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008AE8" w14:textId="329039D6" w:rsidR="00C53125" w:rsidRDefault="00C53125" w:rsidP="00C53125">
      <w:pPr>
        <w:spacing w:after="0"/>
        <w:ind w:left="1988" w:hanging="1988"/>
        <w:rPr>
          <w:rFonts w:ascii="Arial" w:hAnsi="Arial" w:cs="Arial"/>
          <w:b/>
          <w:sz w:val="24"/>
          <w:lang w:val="en-US"/>
        </w:rPr>
      </w:pPr>
      <w:bookmarkStart w:id="0" w:name="_GoBack"/>
      <w:r>
        <w:rPr>
          <w:rFonts w:ascii="Arial" w:hAnsi="Arial" w:cs="Arial"/>
          <w:b/>
          <w:sz w:val="24"/>
          <w:lang w:val="en-US"/>
        </w:rPr>
        <w:t>3GPP TSG RAN WG1 Meeting #98</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Pr="005D226E">
        <w:rPr>
          <w:rFonts w:ascii="Arial" w:hAnsi="Arial" w:cs="Arial"/>
          <w:b/>
          <w:sz w:val="24"/>
          <w:lang w:val="en-US"/>
        </w:rPr>
        <w:t>R1-19086</w:t>
      </w:r>
      <w:r>
        <w:rPr>
          <w:rFonts w:ascii="Arial" w:hAnsi="Arial" w:cs="Arial"/>
          <w:b/>
          <w:sz w:val="24"/>
          <w:lang w:val="en-US"/>
        </w:rPr>
        <w:t>36</w:t>
      </w:r>
    </w:p>
    <w:p w14:paraId="2EDDA539" w14:textId="77777777" w:rsidR="00C53125" w:rsidRPr="005F5BBA" w:rsidRDefault="00C53125" w:rsidP="00C53125">
      <w:pPr>
        <w:overflowPunct/>
        <w:autoSpaceDE/>
        <w:autoSpaceDN/>
        <w:adjustRightInd/>
        <w:spacing w:after="0"/>
        <w:textAlignment w:val="auto"/>
        <w:rPr>
          <w:rFonts w:ascii="Arial" w:hAnsi="Arial" w:cs="Arial"/>
          <w:b/>
          <w:sz w:val="24"/>
          <w:lang w:val="en-US"/>
        </w:rPr>
      </w:pPr>
      <w:r w:rsidRPr="005F5BBA">
        <w:rPr>
          <w:rFonts w:ascii="Arial" w:hAnsi="Arial" w:cs="Arial"/>
          <w:b/>
          <w:sz w:val="24"/>
          <w:lang w:val="en-US"/>
        </w:rPr>
        <w:t xml:space="preserve">Prague, </w:t>
      </w:r>
      <w:hyperlink r:id="rId14" w:history="1">
        <w:r w:rsidRPr="005F5BBA">
          <w:rPr>
            <w:rFonts w:ascii="Arial" w:hAnsi="Arial" w:cs="Arial"/>
            <w:b/>
            <w:sz w:val="24"/>
            <w:lang w:val="en-US"/>
          </w:rPr>
          <w:t>Czech Republic</w:t>
        </w:r>
        <w:r>
          <w:rPr>
            <w:rFonts w:ascii="Arial" w:hAnsi="Arial" w:cs="Arial"/>
            <w:b/>
            <w:sz w:val="24"/>
            <w:lang w:val="en-US"/>
          </w:rPr>
          <w:t xml:space="preserve">, </w:t>
        </w:r>
      </w:hyperlink>
      <w:r w:rsidRPr="005F5BBA">
        <w:rPr>
          <w:rFonts w:ascii="Arial" w:hAnsi="Arial" w:cs="Arial"/>
          <w:b/>
          <w:sz w:val="24"/>
          <w:lang w:val="en-US"/>
        </w:rPr>
        <w:t>August 26</w:t>
      </w:r>
      <w:r w:rsidRPr="005F5BBA">
        <w:rPr>
          <w:rFonts w:ascii="Arial" w:hAnsi="Arial" w:cs="Arial"/>
          <w:b/>
          <w:sz w:val="24"/>
          <w:vertAlign w:val="superscript"/>
          <w:lang w:val="en-US"/>
        </w:rPr>
        <w:t>th</w:t>
      </w:r>
      <w:r>
        <w:rPr>
          <w:rFonts w:ascii="Arial" w:hAnsi="Arial" w:cs="Arial"/>
          <w:b/>
          <w:sz w:val="24"/>
          <w:lang w:val="en-US"/>
        </w:rPr>
        <w:t xml:space="preserve"> </w:t>
      </w:r>
      <w:r w:rsidRPr="005F5BBA">
        <w:rPr>
          <w:rFonts w:ascii="Arial" w:hAnsi="Arial" w:cs="Arial"/>
          <w:b/>
          <w:sz w:val="24"/>
          <w:lang w:val="en-US"/>
        </w:rPr>
        <w:t>– 30</w:t>
      </w:r>
      <w:r w:rsidRPr="005F5BBA">
        <w:rPr>
          <w:rFonts w:ascii="Arial" w:hAnsi="Arial" w:cs="Arial"/>
          <w:b/>
          <w:sz w:val="24"/>
          <w:vertAlign w:val="superscript"/>
          <w:lang w:val="en-US"/>
        </w:rPr>
        <w:t>th</w:t>
      </w:r>
      <w:r w:rsidRPr="005F5BBA">
        <w:rPr>
          <w:rFonts w:ascii="Arial" w:hAnsi="Arial" w:cs="Arial"/>
          <w:b/>
          <w:sz w:val="24"/>
          <w:lang w:val="en-US"/>
        </w:rPr>
        <w:t>, 2019</w:t>
      </w:r>
    </w:p>
    <w:p w14:paraId="29BCF184" w14:textId="77777777" w:rsidR="00C53125" w:rsidRDefault="00C53125" w:rsidP="00912880">
      <w:pPr>
        <w:spacing w:after="0"/>
        <w:ind w:left="1988" w:hanging="1988"/>
        <w:rPr>
          <w:rFonts w:ascii="Arial" w:hAnsi="Arial" w:cs="Arial"/>
          <w:b/>
          <w:sz w:val="24"/>
          <w:lang w:val="en-US"/>
        </w:rPr>
      </w:pPr>
    </w:p>
    <w:p w14:paraId="344324C6" w14:textId="77777777" w:rsidR="00C53125" w:rsidRPr="009A79DF" w:rsidRDefault="00C53125" w:rsidP="00912880">
      <w:pPr>
        <w:spacing w:after="0"/>
        <w:ind w:left="1988" w:hanging="1988"/>
        <w:rPr>
          <w:rFonts w:ascii="Arial" w:hAnsi="Arial" w:cs="Arial"/>
          <w:b/>
          <w:sz w:val="24"/>
          <w:lang w:val="en-US"/>
        </w:rPr>
      </w:pPr>
    </w:p>
    <w:p w14:paraId="08D1AF1E" w14:textId="77777777" w:rsidR="00912880" w:rsidRPr="00EC1EBE" w:rsidRDefault="00912880" w:rsidP="00912880">
      <w:pPr>
        <w:spacing w:after="0"/>
        <w:ind w:left="1988" w:hanging="1988"/>
        <w:rPr>
          <w:rFonts w:ascii="Arial" w:hAnsi="Arial" w:cs="Arial"/>
          <w:b/>
          <w:sz w:val="24"/>
          <w:lang w:val="en-US"/>
        </w:rPr>
      </w:pPr>
      <w:r w:rsidRPr="00EC1EBE">
        <w:rPr>
          <w:rFonts w:ascii="Arial" w:hAnsi="Arial" w:cs="Arial"/>
          <w:b/>
          <w:sz w:val="24"/>
          <w:lang w:val="en-US"/>
        </w:rPr>
        <w:t>Source:</w:t>
      </w:r>
      <w:r w:rsidRPr="00EC1EBE">
        <w:rPr>
          <w:rFonts w:ascii="Arial" w:hAnsi="Arial" w:cs="Arial"/>
          <w:b/>
          <w:sz w:val="24"/>
          <w:lang w:val="en-US"/>
        </w:rPr>
        <w:tab/>
        <w:t>Intel Corporation</w:t>
      </w:r>
    </w:p>
    <w:p w14:paraId="6F37BF87" w14:textId="0E7C2A04" w:rsidR="00912880" w:rsidRPr="00EC1EBE" w:rsidRDefault="00912880" w:rsidP="00912880">
      <w:pPr>
        <w:spacing w:after="0"/>
        <w:ind w:left="1988" w:hanging="1988"/>
        <w:rPr>
          <w:rFonts w:ascii="Arial" w:hAnsi="Arial" w:cs="Arial"/>
          <w:b/>
          <w:sz w:val="24"/>
          <w:lang w:val="en-US"/>
        </w:rPr>
      </w:pPr>
      <w:r w:rsidRPr="00EC1EBE">
        <w:rPr>
          <w:rFonts w:ascii="Arial" w:hAnsi="Arial" w:cs="Arial"/>
          <w:b/>
          <w:sz w:val="24"/>
          <w:lang w:val="en-US"/>
        </w:rPr>
        <w:t>Title:</w:t>
      </w:r>
      <w:r w:rsidRPr="00EC1EBE">
        <w:rPr>
          <w:rFonts w:ascii="Arial" w:hAnsi="Arial" w:cs="Arial"/>
          <w:b/>
          <w:sz w:val="24"/>
          <w:lang w:val="en-US"/>
        </w:rPr>
        <w:tab/>
      </w:r>
      <w:r w:rsidR="00C53125" w:rsidRPr="005D226E">
        <w:rPr>
          <w:rFonts w:ascii="Arial" w:hAnsi="Arial" w:cs="Arial"/>
          <w:b/>
          <w:sz w:val="24"/>
          <w:lang w:val="en-US"/>
        </w:rPr>
        <w:t xml:space="preserve">NR V2X </w:t>
      </w:r>
      <w:proofErr w:type="spellStart"/>
      <w:r w:rsidR="00C53125">
        <w:rPr>
          <w:rFonts w:ascii="Arial" w:hAnsi="Arial" w:cs="Arial"/>
          <w:b/>
          <w:sz w:val="24"/>
          <w:lang w:val="en-US"/>
        </w:rPr>
        <w:t>S</w:t>
      </w:r>
      <w:r w:rsidR="00C53125" w:rsidRPr="005D226E">
        <w:rPr>
          <w:rFonts w:ascii="Arial" w:hAnsi="Arial" w:cs="Arial"/>
          <w:b/>
          <w:sz w:val="24"/>
          <w:lang w:val="en-US"/>
        </w:rPr>
        <w:t>idelink</w:t>
      </w:r>
      <w:proofErr w:type="spellEnd"/>
      <w:r w:rsidR="00C53125" w:rsidRPr="005D226E">
        <w:rPr>
          <w:rFonts w:ascii="Arial" w:hAnsi="Arial" w:cs="Arial"/>
          <w:b/>
          <w:sz w:val="24"/>
          <w:lang w:val="en-US"/>
        </w:rPr>
        <w:t xml:space="preserve"> </w:t>
      </w:r>
      <w:r w:rsidR="00C53125">
        <w:rPr>
          <w:rFonts w:ascii="Arial" w:hAnsi="Arial" w:cs="Arial"/>
          <w:b/>
          <w:sz w:val="24"/>
          <w:lang w:val="en-US"/>
        </w:rPr>
        <w:t>S</w:t>
      </w:r>
      <w:r w:rsidR="00C53125" w:rsidRPr="005D226E">
        <w:rPr>
          <w:rFonts w:ascii="Arial" w:hAnsi="Arial" w:cs="Arial"/>
          <w:b/>
          <w:sz w:val="24"/>
          <w:lang w:val="en-US"/>
        </w:rPr>
        <w:t>ynchronization</w:t>
      </w:r>
      <w:r w:rsidR="00C53125" w:rsidRPr="00630438" w:rsidDel="00C53125">
        <w:rPr>
          <w:rFonts w:ascii="Arial" w:hAnsi="Arial" w:cs="Arial"/>
          <w:b/>
          <w:sz w:val="24"/>
          <w:lang w:val="en-US"/>
        </w:rPr>
        <w:t xml:space="preserve"> </w:t>
      </w:r>
    </w:p>
    <w:p w14:paraId="48BB8FA2" w14:textId="77777777" w:rsidR="00912880" w:rsidRPr="00EC1EBE" w:rsidRDefault="00912880" w:rsidP="00912880">
      <w:pPr>
        <w:spacing w:after="0"/>
        <w:ind w:left="1988" w:hanging="1988"/>
        <w:rPr>
          <w:rFonts w:ascii="Arial" w:hAnsi="Arial" w:cs="Arial"/>
          <w:b/>
          <w:sz w:val="24"/>
          <w:lang w:val="en-US"/>
        </w:rPr>
      </w:pPr>
      <w:r w:rsidRPr="00EC1EBE">
        <w:rPr>
          <w:rFonts w:ascii="Arial" w:hAnsi="Arial" w:cs="Arial"/>
          <w:b/>
          <w:sz w:val="24"/>
          <w:lang w:val="en-US"/>
        </w:rPr>
        <w:t>Agenda item:</w:t>
      </w:r>
      <w:r w:rsidRPr="00EC1EBE">
        <w:rPr>
          <w:rFonts w:ascii="Arial" w:hAnsi="Arial" w:cs="Arial"/>
          <w:b/>
          <w:sz w:val="24"/>
          <w:lang w:val="en-US"/>
        </w:rPr>
        <w:tab/>
        <w:t>7.2.4.</w:t>
      </w:r>
      <w:r>
        <w:rPr>
          <w:rFonts w:ascii="Arial" w:hAnsi="Arial" w:cs="Arial"/>
          <w:b/>
          <w:sz w:val="24"/>
          <w:lang w:val="en-US"/>
        </w:rPr>
        <w:t>3</w:t>
      </w:r>
    </w:p>
    <w:p w14:paraId="5E8221C7" w14:textId="77777777" w:rsidR="00912880" w:rsidRPr="00CD1841" w:rsidRDefault="00912880" w:rsidP="00912880">
      <w:pPr>
        <w:spacing w:after="0"/>
        <w:ind w:left="1988" w:hanging="1988"/>
        <w:rPr>
          <w:rFonts w:ascii="Arial" w:hAnsi="Arial" w:cs="Arial"/>
          <w:b/>
          <w:sz w:val="24"/>
          <w:lang w:val="en-US"/>
        </w:rPr>
      </w:pPr>
      <w:r w:rsidRPr="00EC1EBE">
        <w:rPr>
          <w:rFonts w:ascii="Arial" w:hAnsi="Arial" w:cs="Arial"/>
          <w:b/>
          <w:sz w:val="24"/>
          <w:lang w:val="en-US"/>
        </w:rPr>
        <w:t>Document for:</w:t>
      </w:r>
      <w:bookmarkStart w:id="1" w:name="DocumentFor"/>
      <w:bookmarkEnd w:id="1"/>
      <w:r w:rsidRPr="00EC1EBE">
        <w:rPr>
          <w:rFonts w:ascii="Arial" w:hAnsi="Arial" w:cs="Arial"/>
          <w:b/>
          <w:sz w:val="24"/>
          <w:lang w:val="en-US"/>
        </w:rPr>
        <w:tab/>
        <w:t>Discussion and Decision</w:t>
      </w:r>
    </w:p>
    <w:p w14:paraId="4156A6A9" w14:textId="77777777" w:rsidR="00371C49" w:rsidRDefault="00371C49" w:rsidP="00371C49">
      <w:pPr>
        <w:pStyle w:val="3GPPText"/>
      </w:pPr>
    </w:p>
    <w:p w14:paraId="3444734B" w14:textId="77777777" w:rsidR="00702009" w:rsidRDefault="00E71EC1" w:rsidP="00702009">
      <w:pPr>
        <w:pStyle w:val="3GPPH1"/>
        <w:tabs>
          <w:tab w:val="clear" w:pos="432"/>
          <w:tab w:val="num" w:pos="426"/>
        </w:tabs>
      </w:pPr>
      <w:r>
        <w:t>Introduction</w:t>
      </w:r>
    </w:p>
    <w:p w14:paraId="4107CC2D" w14:textId="6C6F3C0B" w:rsidR="0031566D" w:rsidRPr="00D7698F" w:rsidRDefault="0031566D" w:rsidP="0031566D">
      <w:pPr>
        <w:pStyle w:val="3GPPText"/>
      </w:pPr>
      <w:r w:rsidRPr="00D7698F">
        <w:t xml:space="preserve">At the RAN#83 meeting, the work item on NR V2X was approved </w:t>
      </w:r>
      <w:r w:rsidR="00EE1969" w:rsidRPr="00D7698F">
        <w:fldChar w:fldCharType="begin"/>
      </w:r>
      <w:r w:rsidR="00EE1969" w:rsidRPr="00D7698F">
        <w:instrText xml:space="preserve"> REF _Ref5053785 \n \h </w:instrText>
      </w:r>
      <w:r w:rsidR="00064C1D" w:rsidRPr="00D7698F">
        <w:instrText xml:space="preserve"> \* MERGEFORMAT </w:instrText>
      </w:r>
      <w:r w:rsidR="00EE1969" w:rsidRPr="00D7698F">
        <w:fldChar w:fldCharType="separate"/>
      </w:r>
      <w:r w:rsidR="007213BA">
        <w:t>[1]</w:t>
      </w:r>
      <w:r w:rsidR="00EE1969" w:rsidRPr="00D7698F">
        <w:fldChar w:fldCharType="end"/>
      </w:r>
      <w:r w:rsidRPr="00D7698F">
        <w:t xml:space="preserve">. </w:t>
      </w:r>
      <w:r w:rsidR="00EE1969" w:rsidRPr="00D7698F">
        <w:t xml:space="preserve">One of the </w:t>
      </w:r>
      <w:r w:rsidR="00064EEE" w:rsidRPr="00D7698F">
        <w:t>work</w:t>
      </w:r>
      <w:r w:rsidR="00EE1969" w:rsidRPr="00D7698F">
        <w:t xml:space="preserve"> item objectives </w:t>
      </w:r>
      <w:r w:rsidR="00064EEE" w:rsidRPr="00D7698F">
        <w:t xml:space="preserve">is </w:t>
      </w:r>
      <w:proofErr w:type="spellStart"/>
      <w:r w:rsidR="00064EEE" w:rsidRPr="00D7698F">
        <w:t>sidelink</w:t>
      </w:r>
      <w:proofErr w:type="spellEnd"/>
      <w:r w:rsidR="00064EEE" w:rsidRPr="00D7698F">
        <w:t xml:space="preserve"> synchronization:</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7"/>
      </w:tblGrid>
      <w:tr w:rsidR="0031566D" w:rsidRPr="00BD4D2D" w14:paraId="4A3840BB" w14:textId="77777777" w:rsidTr="00064EEE">
        <w:tc>
          <w:tcPr>
            <w:tcW w:w="9967" w:type="dxa"/>
            <w:shd w:val="clear" w:color="auto" w:fill="auto"/>
          </w:tcPr>
          <w:p w14:paraId="6330C292" w14:textId="77777777" w:rsidR="00EE1969" w:rsidRPr="00D7698F" w:rsidRDefault="00EE1969" w:rsidP="00EE1969">
            <w:pPr>
              <w:pStyle w:val="3GPPAgreements"/>
              <w:ind w:left="284"/>
            </w:pPr>
            <w:proofErr w:type="spellStart"/>
            <w:r w:rsidRPr="00D7698F">
              <w:t>Sidelink</w:t>
            </w:r>
            <w:proofErr w:type="spellEnd"/>
            <w:r w:rsidRPr="00D7698F">
              <w:t xml:space="preserve"> synchronization mechanism as per the study outcome [RAN1, RAN2]</w:t>
            </w:r>
          </w:p>
          <w:p w14:paraId="60A54E47" w14:textId="77777777" w:rsidR="00EE1969" w:rsidRPr="00D7698F" w:rsidRDefault="00EE1969" w:rsidP="00EE1969">
            <w:pPr>
              <w:pStyle w:val="3GPPAgreements"/>
              <w:numPr>
                <w:ilvl w:val="1"/>
                <w:numId w:val="9"/>
              </w:numPr>
            </w:pPr>
            <w:r w:rsidRPr="00D7698F">
              <w:t>Procedures selecting synchronization reference</w:t>
            </w:r>
          </w:p>
          <w:p w14:paraId="40B8E192" w14:textId="77777777" w:rsidR="00EE1969" w:rsidRPr="00D7698F" w:rsidRDefault="00EE1969" w:rsidP="00EE1969">
            <w:pPr>
              <w:pStyle w:val="3GPPAgreements"/>
              <w:numPr>
                <w:ilvl w:val="1"/>
                <w:numId w:val="9"/>
              </w:numPr>
            </w:pPr>
            <w:r w:rsidRPr="00D7698F">
              <w:t xml:space="preserve">S-SSB and procedures to transmit and receive it, including when GNSS and </w:t>
            </w:r>
            <w:proofErr w:type="spellStart"/>
            <w:r w:rsidRPr="00D7698F">
              <w:t>gNB</w:t>
            </w:r>
            <w:proofErr w:type="spellEnd"/>
            <w:r w:rsidRPr="00D7698F">
              <w:t>/</w:t>
            </w:r>
            <w:proofErr w:type="spellStart"/>
            <w:r w:rsidRPr="00D7698F">
              <w:t>eNB</w:t>
            </w:r>
            <w:proofErr w:type="spellEnd"/>
            <w:r w:rsidRPr="00D7698F">
              <w:t xml:space="preserve"> are unavailable</w:t>
            </w:r>
          </w:p>
          <w:p w14:paraId="0FB26779" w14:textId="77777777" w:rsidR="00EE1969" w:rsidRPr="00D7698F" w:rsidRDefault="00EE1969" w:rsidP="00EE1969">
            <w:pPr>
              <w:pStyle w:val="3GPPAgreements"/>
              <w:numPr>
                <w:ilvl w:val="1"/>
                <w:numId w:val="9"/>
              </w:numPr>
            </w:pPr>
            <w:r w:rsidRPr="00D7698F">
              <w:t xml:space="preserve">Use of RS for </w:t>
            </w:r>
            <w:proofErr w:type="spellStart"/>
            <w:r w:rsidRPr="00D7698F">
              <w:t>sidelink</w:t>
            </w:r>
            <w:proofErr w:type="spellEnd"/>
            <w:r w:rsidRPr="00D7698F">
              <w:t xml:space="preserve"> synchronization if specification impact is identified</w:t>
            </w:r>
          </w:p>
        </w:tc>
      </w:tr>
    </w:tbl>
    <w:p w14:paraId="4961CF44" w14:textId="4C649FDD" w:rsidR="00E3454C" w:rsidRDefault="005425A9" w:rsidP="0017661D">
      <w:pPr>
        <w:pStyle w:val="3GPPText"/>
      </w:pPr>
      <w:r>
        <w:t>The following agreements were made by RAN1 WG at RAN1#</w:t>
      </w:r>
      <w:r w:rsidR="00C53125">
        <w:t xml:space="preserve">97 </w:t>
      </w:r>
      <w:r>
        <w:t>meeting:</w:t>
      </w:r>
    </w:p>
    <w:tbl>
      <w:tblPr>
        <w:tblStyle w:val="TableGrid"/>
        <w:tblW w:w="0" w:type="auto"/>
        <w:tblLook w:val="04A0" w:firstRow="1" w:lastRow="0" w:firstColumn="1" w:lastColumn="0" w:noHBand="0" w:noVBand="1"/>
      </w:tblPr>
      <w:tblGrid>
        <w:gridCol w:w="9962"/>
      </w:tblGrid>
      <w:tr w:rsidR="00127E1A" w14:paraId="2B2D7082" w14:textId="77777777" w:rsidTr="00127E1A">
        <w:tc>
          <w:tcPr>
            <w:tcW w:w="9962" w:type="dxa"/>
          </w:tcPr>
          <w:p w14:paraId="7A4AEEBD" w14:textId="77777777" w:rsidR="00127E1A" w:rsidRPr="00127E1A" w:rsidRDefault="00127E1A" w:rsidP="00127E1A">
            <w:pPr>
              <w:pStyle w:val="3GPPText"/>
              <w:rPr>
                <w:rFonts w:eastAsia="Batang"/>
                <w:b/>
                <w:szCs w:val="22"/>
                <w:u w:val="single"/>
              </w:rPr>
            </w:pPr>
            <w:r w:rsidRPr="00127E1A">
              <w:rPr>
                <w:b/>
                <w:szCs w:val="22"/>
                <w:u w:val="single"/>
              </w:rPr>
              <w:t>RAN1#97 Agreements</w:t>
            </w:r>
          </w:p>
          <w:p w14:paraId="27B5B349" w14:textId="77777777" w:rsidR="00127E1A" w:rsidRPr="00127E1A" w:rsidRDefault="00127E1A" w:rsidP="00127E1A">
            <w:pPr>
              <w:rPr>
                <w:sz w:val="22"/>
                <w:szCs w:val="22"/>
                <w:highlight w:val="darkYellow"/>
              </w:rPr>
            </w:pPr>
            <w:r w:rsidRPr="00127E1A">
              <w:rPr>
                <w:sz w:val="22"/>
                <w:szCs w:val="22"/>
                <w:highlight w:val="darkYellow"/>
              </w:rPr>
              <w:t>Working assumption:</w:t>
            </w:r>
          </w:p>
          <w:p w14:paraId="00ABBD48" w14:textId="77777777" w:rsidR="00127E1A" w:rsidRPr="00127E1A" w:rsidRDefault="00127E1A" w:rsidP="00127E1A">
            <w:pPr>
              <w:numPr>
                <w:ilvl w:val="0"/>
                <w:numId w:val="11"/>
              </w:numPr>
              <w:spacing w:before="60" w:after="60"/>
              <w:ind w:left="284"/>
              <w:rPr>
                <w:sz w:val="22"/>
                <w:szCs w:val="22"/>
                <w:lang w:val="en-US" w:eastAsia="zh-CN"/>
              </w:rPr>
            </w:pPr>
            <w:r w:rsidRPr="00127E1A">
              <w:rPr>
                <w:rFonts w:hint="eastAsia"/>
                <w:sz w:val="22"/>
                <w:szCs w:val="22"/>
                <w:lang w:val="en-US" w:eastAsia="zh-CN"/>
              </w:rPr>
              <w:t>F</w:t>
            </w:r>
            <w:r w:rsidRPr="00127E1A">
              <w:rPr>
                <w:sz w:val="22"/>
                <w:szCs w:val="22"/>
                <w:lang w:val="en-US" w:eastAsia="zh-CN"/>
              </w:rPr>
              <w:t>or the NR SLSS</w:t>
            </w:r>
            <w:r w:rsidRPr="00127E1A">
              <w:rPr>
                <w:rFonts w:hint="eastAsia"/>
                <w:sz w:val="22"/>
                <w:szCs w:val="22"/>
                <w:lang w:val="en-US" w:eastAsia="zh-CN"/>
              </w:rPr>
              <w:t>,</w:t>
            </w:r>
          </w:p>
          <w:p w14:paraId="57892AC0" w14:textId="77777777" w:rsidR="00127E1A" w:rsidRPr="00127E1A" w:rsidRDefault="00127E1A" w:rsidP="00127E1A">
            <w:pPr>
              <w:numPr>
                <w:ilvl w:val="1"/>
                <w:numId w:val="16"/>
              </w:numPr>
              <w:spacing w:before="60" w:after="60"/>
              <w:rPr>
                <w:sz w:val="22"/>
                <w:szCs w:val="22"/>
                <w:lang w:val="en-US" w:eastAsia="zh-CN"/>
              </w:rPr>
            </w:pPr>
            <w:r w:rsidRPr="00127E1A">
              <w:rPr>
                <w:sz w:val="22"/>
                <w:szCs w:val="22"/>
                <w:lang w:val="en-US" w:eastAsia="zh-CN"/>
              </w:rPr>
              <w:t>S</w:t>
            </w:r>
            <w:r w:rsidRPr="00127E1A">
              <w:rPr>
                <w:rFonts w:hint="eastAsia"/>
                <w:sz w:val="22"/>
                <w:szCs w:val="22"/>
                <w:lang w:val="en-US" w:eastAsia="zh-CN"/>
              </w:rPr>
              <w:t>ame sequence is used for both symbols of S-PSS</w:t>
            </w:r>
          </w:p>
          <w:p w14:paraId="4439FF69" w14:textId="77777777" w:rsidR="00127E1A" w:rsidRDefault="00127E1A" w:rsidP="00127E1A">
            <w:pPr>
              <w:numPr>
                <w:ilvl w:val="1"/>
                <w:numId w:val="16"/>
              </w:numPr>
              <w:spacing w:before="60" w:after="60"/>
              <w:rPr>
                <w:sz w:val="22"/>
                <w:szCs w:val="22"/>
                <w:lang w:val="en-US" w:eastAsia="zh-CN"/>
              </w:rPr>
            </w:pPr>
            <w:r w:rsidRPr="00127E1A">
              <w:rPr>
                <w:sz w:val="22"/>
                <w:szCs w:val="22"/>
                <w:lang w:val="en-US" w:eastAsia="zh-CN"/>
              </w:rPr>
              <w:t>S</w:t>
            </w:r>
            <w:r w:rsidRPr="00127E1A">
              <w:rPr>
                <w:rFonts w:hint="eastAsia"/>
                <w:sz w:val="22"/>
                <w:szCs w:val="22"/>
                <w:lang w:val="en-US" w:eastAsia="zh-CN"/>
              </w:rPr>
              <w:t>ame sequence is used for both symbols of S-SSS</w:t>
            </w:r>
          </w:p>
          <w:p w14:paraId="696085EC" w14:textId="77777777" w:rsidR="00CE0FC6" w:rsidRPr="00127E1A" w:rsidRDefault="00CE0FC6" w:rsidP="005D226E">
            <w:pPr>
              <w:spacing w:before="60" w:after="60"/>
              <w:rPr>
                <w:sz w:val="22"/>
                <w:szCs w:val="22"/>
                <w:lang w:val="en-US" w:eastAsia="zh-CN"/>
              </w:rPr>
            </w:pPr>
          </w:p>
          <w:p w14:paraId="58AC9421" w14:textId="77777777" w:rsidR="00127E1A" w:rsidRPr="00127E1A" w:rsidRDefault="00127E1A" w:rsidP="00127E1A">
            <w:pPr>
              <w:numPr>
                <w:ilvl w:val="0"/>
                <w:numId w:val="11"/>
              </w:numPr>
              <w:spacing w:before="60" w:after="60"/>
              <w:ind w:left="284"/>
              <w:rPr>
                <w:sz w:val="22"/>
                <w:szCs w:val="22"/>
                <w:lang w:val="en-US" w:eastAsia="zh-CN"/>
              </w:rPr>
            </w:pPr>
            <w:r w:rsidRPr="00127E1A">
              <w:rPr>
                <w:rFonts w:hint="eastAsia"/>
                <w:sz w:val="22"/>
                <w:szCs w:val="22"/>
                <w:lang w:val="en-US" w:eastAsia="zh-CN"/>
              </w:rPr>
              <w:t>The impact on detection probability performance of having or not having a transient period between S-PSS and S-SSS symbols is used to evaluate the following:</w:t>
            </w:r>
          </w:p>
          <w:p w14:paraId="6FBB9585" w14:textId="77777777" w:rsidR="00127E1A" w:rsidRPr="00127E1A" w:rsidRDefault="00127E1A" w:rsidP="00127E1A">
            <w:pPr>
              <w:numPr>
                <w:ilvl w:val="1"/>
                <w:numId w:val="16"/>
              </w:numPr>
              <w:spacing w:before="60" w:after="60"/>
              <w:rPr>
                <w:sz w:val="22"/>
                <w:szCs w:val="22"/>
                <w:lang w:val="en-US" w:eastAsia="zh-CN"/>
              </w:rPr>
            </w:pPr>
            <w:r w:rsidRPr="00127E1A">
              <w:rPr>
                <w:rFonts w:hint="eastAsia"/>
                <w:sz w:val="22"/>
                <w:szCs w:val="22"/>
                <w:lang w:val="en-US" w:eastAsia="zh-CN"/>
              </w:rPr>
              <w:t>Alt 1: S-PSS symbols and S-SSS symbols are adjacent.</w:t>
            </w:r>
          </w:p>
          <w:p w14:paraId="0A640D80" w14:textId="77777777" w:rsidR="00127E1A" w:rsidRPr="00127E1A" w:rsidRDefault="00127E1A" w:rsidP="00127E1A">
            <w:pPr>
              <w:numPr>
                <w:ilvl w:val="1"/>
                <w:numId w:val="16"/>
              </w:numPr>
              <w:spacing w:before="60" w:after="60"/>
              <w:rPr>
                <w:sz w:val="22"/>
                <w:szCs w:val="22"/>
                <w:lang w:val="en-US" w:eastAsia="zh-CN"/>
              </w:rPr>
            </w:pPr>
            <w:r w:rsidRPr="00127E1A">
              <w:rPr>
                <w:rFonts w:hint="eastAsia"/>
                <w:sz w:val="22"/>
                <w:szCs w:val="22"/>
                <w:lang w:val="en-US" w:eastAsia="zh-CN"/>
              </w:rPr>
              <w:t>Alt 2: S-PSS symbols and S-SSS symbols are not adjacent.</w:t>
            </w:r>
          </w:p>
          <w:p w14:paraId="3B66967B" w14:textId="77777777" w:rsidR="00127E1A" w:rsidRPr="00127E1A" w:rsidRDefault="00127E1A" w:rsidP="00127E1A">
            <w:pPr>
              <w:numPr>
                <w:ilvl w:val="0"/>
                <w:numId w:val="11"/>
              </w:numPr>
              <w:spacing w:before="60" w:after="60"/>
              <w:ind w:left="284"/>
              <w:rPr>
                <w:sz w:val="22"/>
                <w:szCs w:val="22"/>
                <w:lang w:val="en-US" w:eastAsia="zh-CN"/>
              </w:rPr>
            </w:pPr>
            <w:r w:rsidRPr="00127E1A">
              <w:rPr>
                <w:rFonts w:hint="eastAsia"/>
                <w:sz w:val="22"/>
                <w:szCs w:val="22"/>
                <w:lang w:val="en-US" w:eastAsia="zh-CN"/>
              </w:rPr>
              <w:t>FFS</w:t>
            </w:r>
            <w:r w:rsidRPr="00127E1A">
              <w:rPr>
                <w:sz w:val="22"/>
                <w:szCs w:val="22"/>
                <w:lang w:val="en-US" w:eastAsia="zh-CN"/>
              </w:rPr>
              <w:t xml:space="preserve"> (aim to conclude this week – see below)</w:t>
            </w:r>
          </w:p>
          <w:p w14:paraId="69A7C240" w14:textId="77777777" w:rsidR="00127E1A" w:rsidRPr="00127E1A" w:rsidRDefault="00127E1A" w:rsidP="00737C75">
            <w:pPr>
              <w:numPr>
                <w:ilvl w:val="1"/>
                <w:numId w:val="16"/>
              </w:numPr>
              <w:spacing w:before="60" w:after="60"/>
              <w:rPr>
                <w:sz w:val="22"/>
                <w:szCs w:val="22"/>
                <w:lang w:val="en-US" w:eastAsia="zh-CN"/>
              </w:rPr>
            </w:pPr>
            <w:r w:rsidRPr="00127E1A">
              <w:rPr>
                <w:sz w:val="22"/>
                <w:szCs w:val="22"/>
                <w:lang w:val="en-US" w:eastAsia="zh-CN"/>
              </w:rPr>
              <w:t>T</w:t>
            </w:r>
            <w:r w:rsidRPr="00127E1A">
              <w:rPr>
                <w:rFonts w:hint="eastAsia"/>
                <w:sz w:val="22"/>
                <w:szCs w:val="22"/>
                <w:lang w:val="en-US" w:eastAsia="zh-CN"/>
              </w:rPr>
              <w:t>he power difference between S-PSS and S-SSS symbols.</w:t>
            </w:r>
          </w:p>
          <w:p w14:paraId="63D3FBB9" w14:textId="77777777" w:rsidR="00127E1A" w:rsidRPr="00127E1A" w:rsidRDefault="00127E1A" w:rsidP="00737C75">
            <w:pPr>
              <w:numPr>
                <w:ilvl w:val="1"/>
                <w:numId w:val="16"/>
              </w:numPr>
              <w:spacing w:before="60" w:after="60"/>
              <w:rPr>
                <w:sz w:val="22"/>
                <w:szCs w:val="22"/>
                <w:lang w:val="en-US" w:eastAsia="zh-CN"/>
              </w:rPr>
            </w:pPr>
            <w:r w:rsidRPr="00127E1A">
              <w:rPr>
                <w:rFonts w:hint="eastAsia"/>
                <w:sz w:val="22"/>
                <w:szCs w:val="22"/>
                <w:lang w:val="en-US" w:eastAsia="zh-CN"/>
              </w:rPr>
              <w:t>The transient duration.</w:t>
            </w:r>
          </w:p>
          <w:p w14:paraId="566CC651" w14:textId="77777777" w:rsidR="00127E1A" w:rsidRPr="00127E1A" w:rsidRDefault="00127E1A" w:rsidP="00127E1A">
            <w:pPr>
              <w:rPr>
                <w:sz w:val="22"/>
                <w:szCs w:val="22"/>
                <w:lang w:val="en-US"/>
              </w:rPr>
            </w:pPr>
          </w:p>
          <w:p w14:paraId="0D1D5811" w14:textId="77777777" w:rsidR="00127E1A" w:rsidRPr="00127E1A" w:rsidRDefault="00127E1A" w:rsidP="00127E1A">
            <w:pPr>
              <w:numPr>
                <w:ilvl w:val="0"/>
                <w:numId w:val="11"/>
              </w:numPr>
              <w:spacing w:before="60" w:after="60"/>
              <w:ind w:left="284"/>
              <w:rPr>
                <w:sz w:val="22"/>
                <w:szCs w:val="22"/>
                <w:lang w:val="en-US" w:eastAsia="zh-CN"/>
              </w:rPr>
            </w:pPr>
            <w:r w:rsidRPr="00127E1A">
              <w:rPr>
                <w:sz w:val="22"/>
                <w:szCs w:val="22"/>
                <w:lang w:val="en-US" w:eastAsia="zh-CN"/>
              </w:rPr>
              <w:t>The following parameters are assumed for evaluation:</w:t>
            </w:r>
          </w:p>
          <w:p w14:paraId="39C84165" w14:textId="77777777" w:rsidR="00127E1A" w:rsidRPr="00127E1A" w:rsidRDefault="00127E1A" w:rsidP="00127E1A">
            <w:pPr>
              <w:numPr>
                <w:ilvl w:val="1"/>
                <w:numId w:val="16"/>
              </w:numPr>
              <w:spacing w:before="60" w:after="60"/>
              <w:rPr>
                <w:sz w:val="22"/>
                <w:szCs w:val="22"/>
                <w:lang w:val="en-US" w:eastAsia="zh-CN"/>
              </w:rPr>
            </w:pPr>
            <w:r w:rsidRPr="00127E1A">
              <w:rPr>
                <w:sz w:val="22"/>
                <w:szCs w:val="22"/>
                <w:lang w:val="en-US" w:eastAsia="zh-CN"/>
              </w:rPr>
              <w:t>Power Difference for S-PSS and S-SSS</w:t>
            </w:r>
            <w:r w:rsidRPr="00127E1A">
              <w:rPr>
                <w:rFonts w:hint="eastAsia"/>
                <w:sz w:val="22"/>
                <w:szCs w:val="22"/>
                <w:lang w:val="en-US" w:eastAsia="zh-CN"/>
              </w:rPr>
              <w:t xml:space="preserve"> symbols</w:t>
            </w:r>
            <w:r w:rsidRPr="00127E1A">
              <w:rPr>
                <w:sz w:val="22"/>
                <w:szCs w:val="22"/>
                <w:lang w:val="en-US" w:eastAsia="zh-CN"/>
              </w:rPr>
              <w:t>:</w:t>
            </w:r>
          </w:p>
          <w:p w14:paraId="52818287" w14:textId="77777777" w:rsidR="00127E1A" w:rsidRPr="00127E1A" w:rsidRDefault="00127E1A" w:rsidP="00127E1A">
            <w:pPr>
              <w:numPr>
                <w:ilvl w:val="2"/>
                <w:numId w:val="16"/>
              </w:numPr>
              <w:spacing w:before="60" w:after="60"/>
              <w:rPr>
                <w:sz w:val="22"/>
                <w:szCs w:val="22"/>
                <w:lang w:val="en-US" w:eastAsia="zh-CN"/>
              </w:rPr>
            </w:pPr>
            <w:r w:rsidRPr="00127E1A">
              <w:rPr>
                <w:sz w:val="22"/>
                <w:szCs w:val="22"/>
                <w:lang w:val="en-US" w:eastAsia="zh-CN"/>
              </w:rPr>
              <w:t>Opt.1) MPR values: S-PSS = 0 dB, S-SSS = 3 dB;</w:t>
            </w:r>
          </w:p>
          <w:p w14:paraId="4D794FC8" w14:textId="77777777" w:rsidR="00127E1A" w:rsidRPr="00127E1A" w:rsidRDefault="00127E1A" w:rsidP="00127E1A">
            <w:pPr>
              <w:numPr>
                <w:ilvl w:val="2"/>
                <w:numId w:val="16"/>
              </w:numPr>
              <w:spacing w:before="60" w:after="60"/>
              <w:rPr>
                <w:sz w:val="22"/>
                <w:szCs w:val="22"/>
                <w:lang w:val="en-US" w:eastAsia="zh-CN"/>
              </w:rPr>
            </w:pPr>
            <w:r w:rsidRPr="00127E1A">
              <w:rPr>
                <w:sz w:val="22"/>
                <w:szCs w:val="22"/>
                <w:lang w:val="en-US" w:eastAsia="zh-CN"/>
              </w:rPr>
              <w:t>Opt.2) MPR values: S-PSS = 3 dB, S-SSS = 3 dB</w:t>
            </w:r>
          </w:p>
          <w:p w14:paraId="41F68439" w14:textId="77777777" w:rsidR="00127E1A" w:rsidRPr="00127E1A" w:rsidRDefault="00127E1A" w:rsidP="00127E1A">
            <w:pPr>
              <w:numPr>
                <w:ilvl w:val="2"/>
                <w:numId w:val="16"/>
              </w:numPr>
              <w:spacing w:before="60" w:after="60"/>
              <w:rPr>
                <w:sz w:val="22"/>
                <w:szCs w:val="22"/>
                <w:lang w:val="en-US" w:eastAsia="zh-CN"/>
              </w:rPr>
            </w:pPr>
            <w:r w:rsidRPr="00127E1A">
              <w:rPr>
                <w:sz w:val="22"/>
                <w:szCs w:val="22"/>
                <w:lang w:val="en-US" w:eastAsia="zh-CN"/>
              </w:rPr>
              <w:t>Opt.3) companies to report the assumed MPR values</w:t>
            </w:r>
          </w:p>
          <w:p w14:paraId="293B4D02" w14:textId="77777777" w:rsidR="00127E1A" w:rsidRPr="00127E1A" w:rsidRDefault="00127E1A" w:rsidP="00127E1A">
            <w:pPr>
              <w:numPr>
                <w:ilvl w:val="1"/>
                <w:numId w:val="16"/>
              </w:numPr>
              <w:spacing w:before="60" w:after="60"/>
              <w:rPr>
                <w:sz w:val="22"/>
                <w:szCs w:val="22"/>
                <w:lang w:val="en-US" w:eastAsia="zh-CN"/>
              </w:rPr>
            </w:pPr>
            <w:r w:rsidRPr="00127E1A">
              <w:rPr>
                <w:sz w:val="22"/>
                <w:szCs w:val="22"/>
                <w:lang w:val="en-US" w:eastAsia="zh-CN"/>
              </w:rPr>
              <w:t>Transient period</w:t>
            </w:r>
            <w:r w:rsidRPr="00127E1A">
              <w:rPr>
                <w:rFonts w:hint="eastAsia"/>
                <w:sz w:val="22"/>
                <w:szCs w:val="22"/>
                <w:lang w:val="en-US" w:eastAsia="zh-CN"/>
              </w:rPr>
              <w:t xml:space="preserve"> is</w:t>
            </w:r>
          </w:p>
          <w:p w14:paraId="63061872" w14:textId="77777777" w:rsidR="00127E1A" w:rsidRPr="00127E1A" w:rsidRDefault="00127E1A" w:rsidP="00127E1A">
            <w:pPr>
              <w:numPr>
                <w:ilvl w:val="2"/>
                <w:numId w:val="16"/>
              </w:numPr>
              <w:spacing w:before="60" w:after="60"/>
              <w:rPr>
                <w:sz w:val="22"/>
                <w:szCs w:val="22"/>
                <w:lang w:val="en-US" w:eastAsia="zh-CN"/>
              </w:rPr>
            </w:pPr>
            <w:r w:rsidRPr="00127E1A">
              <w:rPr>
                <w:sz w:val="22"/>
                <w:szCs w:val="22"/>
                <w:lang w:val="en-US" w:eastAsia="zh-CN"/>
              </w:rPr>
              <w:lastRenderedPageBreak/>
              <w:t>10us for FR1; 5us for FR2</w:t>
            </w:r>
          </w:p>
          <w:p w14:paraId="7BE4BBA1" w14:textId="77777777" w:rsidR="00127E1A" w:rsidRPr="00127E1A" w:rsidRDefault="00127E1A" w:rsidP="00127E1A">
            <w:pPr>
              <w:numPr>
                <w:ilvl w:val="1"/>
                <w:numId w:val="16"/>
              </w:numPr>
              <w:spacing w:before="60" w:after="60"/>
              <w:rPr>
                <w:sz w:val="22"/>
                <w:szCs w:val="22"/>
                <w:lang w:val="en-US" w:eastAsia="zh-CN"/>
              </w:rPr>
            </w:pPr>
            <w:r w:rsidRPr="00127E1A">
              <w:rPr>
                <w:sz w:val="22"/>
                <w:szCs w:val="22"/>
                <w:lang w:val="en-US" w:eastAsia="zh-CN"/>
              </w:rPr>
              <w:t>Waveform puncturing during the transient period</w:t>
            </w:r>
          </w:p>
          <w:p w14:paraId="10FF171D" w14:textId="77777777" w:rsidR="00127E1A" w:rsidRPr="00127E1A" w:rsidRDefault="00127E1A" w:rsidP="00127E1A">
            <w:pPr>
              <w:numPr>
                <w:ilvl w:val="2"/>
                <w:numId w:val="16"/>
              </w:numPr>
              <w:spacing w:before="60" w:after="60"/>
              <w:rPr>
                <w:sz w:val="22"/>
                <w:szCs w:val="22"/>
                <w:lang w:val="en-US" w:eastAsia="zh-CN"/>
              </w:rPr>
            </w:pPr>
            <w:r w:rsidRPr="00127E1A">
              <w:rPr>
                <w:sz w:val="22"/>
                <w:szCs w:val="22"/>
                <w:lang w:val="en-US" w:eastAsia="zh-CN"/>
              </w:rPr>
              <w:t>S-PSS detection search window: 80ms and 160ms</w:t>
            </w:r>
          </w:p>
          <w:p w14:paraId="25265E52" w14:textId="77777777" w:rsidR="00127E1A" w:rsidRPr="00127E1A" w:rsidRDefault="00127E1A" w:rsidP="00127E1A">
            <w:pPr>
              <w:rPr>
                <w:sz w:val="22"/>
                <w:szCs w:val="22"/>
                <w:lang w:val="en-US"/>
              </w:rPr>
            </w:pPr>
          </w:p>
          <w:p w14:paraId="4D5DA9E9" w14:textId="77777777" w:rsidR="00127E1A" w:rsidRPr="00127E1A" w:rsidRDefault="00127E1A" w:rsidP="00127E1A">
            <w:pPr>
              <w:numPr>
                <w:ilvl w:val="0"/>
                <w:numId w:val="11"/>
              </w:numPr>
              <w:spacing w:before="60" w:after="60"/>
              <w:ind w:left="284"/>
              <w:rPr>
                <w:sz w:val="22"/>
                <w:szCs w:val="22"/>
                <w:lang w:val="en-US" w:eastAsia="zh-CN"/>
              </w:rPr>
            </w:pPr>
            <w:r w:rsidRPr="00127E1A">
              <w:rPr>
                <w:sz w:val="22"/>
                <w:szCs w:val="22"/>
                <w:lang w:val="en-US" w:eastAsia="zh-CN"/>
              </w:rPr>
              <w:t>I</w:t>
            </w:r>
            <w:r w:rsidRPr="00127E1A">
              <w:rPr>
                <w:rFonts w:hint="eastAsia"/>
                <w:sz w:val="22"/>
                <w:szCs w:val="22"/>
                <w:lang w:val="en-US" w:eastAsia="zh-CN"/>
              </w:rPr>
              <w:t xml:space="preserve">n NR V2X, from transmitter perspective, the period (P1 in unit of </w:t>
            </w:r>
            <w:proofErr w:type="spellStart"/>
            <w:r w:rsidRPr="00127E1A">
              <w:rPr>
                <w:rFonts w:hint="eastAsia"/>
                <w:sz w:val="22"/>
                <w:szCs w:val="22"/>
                <w:lang w:val="en-US" w:eastAsia="zh-CN"/>
              </w:rPr>
              <w:t>ms</w:t>
            </w:r>
            <w:proofErr w:type="spellEnd"/>
            <w:r w:rsidRPr="00127E1A">
              <w:rPr>
                <w:rFonts w:hint="eastAsia"/>
                <w:sz w:val="22"/>
                <w:szCs w:val="22"/>
                <w:lang w:val="en-US" w:eastAsia="zh-CN"/>
              </w:rPr>
              <w:t>) of S-SSB(s) transmission is the same for all SCS</w:t>
            </w:r>
            <w:r w:rsidRPr="00127E1A">
              <w:rPr>
                <w:sz w:val="22"/>
                <w:szCs w:val="22"/>
                <w:lang w:val="en-US" w:eastAsia="zh-CN"/>
              </w:rPr>
              <w:t>, for further down-selection:</w:t>
            </w:r>
          </w:p>
          <w:p w14:paraId="1D4C3F24" w14:textId="488A3732" w:rsidR="00127E1A" w:rsidRPr="00127E1A" w:rsidRDefault="00127E1A" w:rsidP="00127E1A">
            <w:pPr>
              <w:numPr>
                <w:ilvl w:val="1"/>
                <w:numId w:val="16"/>
              </w:numPr>
              <w:spacing w:before="60" w:after="60"/>
              <w:rPr>
                <w:sz w:val="22"/>
                <w:szCs w:val="22"/>
                <w:lang w:val="en-US" w:eastAsia="zh-CN"/>
              </w:rPr>
            </w:pPr>
            <w:r w:rsidRPr="00127E1A">
              <w:rPr>
                <w:rFonts w:hint="eastAsia"/>
                <w:sz w:val="22"/>
                <w:szCs w:val="22"/>
                <w:lang w:val="en-US" w:eastAsia="zh-CN"/>
              </w:rPr>
              <w:t>Alt 1: t</w:t>
            </w:r>
            <w:r w:rsidRPr="00127E1A">
              <w:rPr>
                <w:sz w:val="22"/>
                <w:szCs w:val="22"/>
                <w:lang w:val="en-US" w:eastAsia="zh-CN"/>
              </w:rPr>
              <w:t>he</w:t>
            </w:r>
            <w:r w:rsidRPr="00127E1A">
              <w:rPr>
                <w:rFonts w:hint="eastAsia"/>
                <w:sz w:val="22"/>
                <w:szCs w:val="22"/>
                <w:lang w:val="en-US" w:eastAsia="zh-CN"/>
              </w:rPr>
              <w:t xml:space="preserve"> number of S-SSB(s) transmitted within P1</w:t>
            </w:r>
            <w:r>
              <w:rPr>
                <w:sz w:val="22"/>
                <w:szCs w:val="22"/>
                <w:lang w:val="en-US" w:eastAsia="zh-CN"/>
              </w:rPr>
              <w:t xml:space="preserve"> </w:t>
            </w:r>
            <w:r w:rsidRPr="00127E1A">
              <w:rPr>
                <w:rFonts w:hint="eastAsia"/>
                <w:sz w:val="22"/>
                <w:szCs w:val="22"/>
                <w:lang w:val="en-US" w:eastAsia="zh-CN"/>
              </w:rPr>
              <w:t xml:space="preserve">is </w:t>
            </w:r>
            <w:r w:rsidRPr="00127E1A">
              <w:rPr>
                <w:sz w:val="22"/>
                <w:szCs w:val="22"/>
                <w:lang w:val="en-US" w:eastAsia="zh-CN"/>
              </w:rPr>
              <w:t>(pre-)</w:t>
            </w:r>
            <w:r w:rsidR="006D46C9">
              <w:rPr>
                <w:sz w:val="22"/>
                <w:szCs w:val="22"/>
                <w:lang w:val="en-US" w:eastAsia="zh-CN"/>
              </w:rPr>
              <w:t xml:space="preserve"> </w:t>
            </w:r>
            <w:r w:rsidRPr="00127E1A">
              <w:rPr>
                <w:rFonts w:hint="eastAsia"/>
                <w:sz w:val="22"/>
                <w:szCs w:val="22"/>
                <w:lang w:val="en-US" w:eastAsia="zh-CN"/>
              </w:rPr>
              <w:t>configurable.</w:t>
            </w:r>
          </w:p>
          <w:p w14:paraId="111F0659" w14:textId="77777777" w:rsidR="00127E1A" w:rsidRPr="00127E1A" w:rsidRDefault="00127E1A" w:rsidP="00127E1A">
            <w:pPr>
              <w:numPr>
                <w:ilvl w:val="1"/>
                <w:numId w:val="16"/>
              </w:numPr>
              <w:spacing w:before="60" w:after="60"/>
              <w:rPr>
                <w:sz w:val="22"/>
                <w:szCs w:val="22"/>
                <w:lang w:val="en-US" w:eastAsia="zh-CN"/>
              </w:rPr>
            </w:pPr>
            <w:r w:rsidRPr="00127E1A">
              <w:rPr>
                <w:rFonts w:hint="eastAsia"/>
                <w:sz w:val="22"/>
                <w:szCs w:val="22"/>
                <w:lang w:val="en-US" w:eastAsia="zh-CN"/>
              </w:rPr>
              <w:t>Alt 2: t</w:t>
            </w:r>
            <w:r w:rsidRPr="00127E1A">
              <w:rPr>
                <w:sz w:val="22"/>
                <w:szCs w:val="22"/>
                <w:lang w:val="en-US" w:eastAsia="zh-CN"/>
              </w:rPr>
              <w:t>he</w:t>
            </w:r>
            <w:r w:rsidRPr="00127E1A">
              <w:rPr>
                <w:rFonts w:hint="eastAsia"/>
                <w:sz w:val="22"/>
                <w:szCs w:val="22"/>
                <w:lang w:val="en-US" w:eastAsia="zh-CN"/>
              </w:rPr>
              <w:t xml:space="preserve"> number of S-SSB(s) transmitted is fixed within P1</w:t>
            </w:r>
            <w:r w:rsidRPr="00127E1A">
              <w:rPr>
                <w:sz w:val="22"/>
                <w:szCs w:val="22"/>
                <w:lang w:val="en-US" w:eastAsia="zh-CN"/>
              </w:rPr>
              <w:t xml:space="preserve"> </w:t>
            </w:r>
            <w:r w:rsidRPr="00127E1A">
              <w:rPr>
                <w:rFonts w:hint="eastAsia"/>
                <w:sz w:val="22"/>
                <w:szCs w:val="22"/>
                <w:lang w:val="en-US" w:eastAsia="zh-CN"/>
              </w:rPr>
              <w:t>per SCS.</w:t>
            </w:r>
          </w:p>
          <w:p w14:paraId="6E4335A2" w14:textId="77777777" w:rsidR="00127E1A" w:rsidRPr="00127E1A" w:rsidRDefault="00127E1A" w:rsidP="00127E1A">
            <w:pPr>
              <w:numPr>
                <w:ilvl w:val="1"/>
                <w:numId w:val="16"/>
              </w:numPr>
              <w:spacing w:before="60" w:after="60"/>
              <w:rPr>
                <w:sz w:val="22"/>
                <w:szCs w:val="22"/>
                <w:lang w:val="en-US" w:eastAsia="zh-CN"/>
              </w:rPr>
            </w:pPr>
            <w:r w:rsidRPr="00127E1A">
              <w:rPr>
                <w:rFonts w:hint="eastAsia"/>
                <w:sz w:val="22"/>
                <w:szCs w:val="22"/>
                <w:lang w:val="en-US" w:eastAsia="zh-CN"/>
              </w:rPr>
              <w:t>Alt 3: only one S-SSB for all SCS is transmitted within P1.</w:t>
            </w:r>
          </w:p>
          <w:p w14:paraId="236D75A0" w14:textId="77777777" w:rsidR="00127E1A" w:rsidRPr="00127E1A" w:rsidRDefault="00127E1A" w:rsidP="00127E1A">
            <w:pPr>
              <w:rPr>
                <w:sz w:val="22"/>
                <w:szCs w:val="22"/>
                <w:lang w:val="en-US"/>
              </w:rPr>
            </w:pPr>
          </w:p>
          <w:p w14:paraId="5511D4A2" w14:textId="77777777" w:rsidR="00127E1A" w:rsidRPr="00127E1A" w:rsidRDefault="00127E1A" w:rsidP="00127E1A">
            <w:pPr>
              <w:numPr>
                <w:ilvl w:val="0"/>
                <w:numId w:val="11"/>
              </w:numPr>
              <w:spacing w:before="60" w:after="60"/>
              <w:ind w:left="284"/>
              <w:rPr>
                <w:sz w:val="22"/>
                <w:szCs w:val="22"/>
                <w:lang w:val="en-US" w:eastAsia="zh-CN"/>
              </w:rPr>
            </w:pPr>
            <w:r w:rsidRPr="00127E1A">
              <w:rPr>
                <w:sz w:val="22"/>
                <w:szCs w:val="22"/>
                <w:lang w:val="en-US" w:eastAsia="zh-CN"/>
              </w:rPr>
              <w:t xml:space="preserve">At least for evaluation, </w:t>
            </w:r>
            <w:r w:rsidRPr="00127E1A">
              <w:rPr>
                <w:rFonts w:hint="eastAsia"/>
                <w:sz w:val="22"/>
                <w:szCs w:val="22"/>
                <w:lang w:val="en-US" w:eastAsia="zh-CN"/>
              </w:rPr>
              <w:t xml:space="preserve">one S-SSB </w:t>
            </w:r>
            <w:r w:rsidRPr="00127E1A">
              <w:rPr>
                <w:sz w:val="22"/>
                <w:szCs w:val="22"/>
                <w:lang w:val="en-US" w:eastAsia="zh-CN"/>
              </w:rPr>
              <w:t>transmission</w:t>
            </w:r>
            <w:r w:rsidRPr="00127E1A">
              <w:rPr>
                <w:rFonts w:hint="eastAsia"/>
                <w:sz w:val="22"/>
                <w:szCs w:val="22"/>
                <w:lang w:val="en-US" w:eastAsia="zh-CN"/>
              </w:rPr>
              <w:t xml:space="preserve"> with </w:t>
            </w:r>
            <w:r w:rsidRPr="00127E1A">
              <w:rPr>
                <w:sz w:val="22"/>
                <w:szCs w:val="22"/>
                <w:lang w:val="en-US" w:eastAsia="zh-CN"/>
              </w:rPr>
              <w:t>at least the following periodicity:</w:t>
            </w:r>
          </w:p>
          <w:p w14:paraId="28172BE3" w14:textId="77777777" w:rsidR="00127E1A" w:rsidRPr="00127E1A" w:rsidRDefault="00127E1A" w:rsidP="00127E1A">
            <w:pPr>
              <w:numPr>
                <w:ilvl w:val="1"/>
                <w:numId w:val="16"/>
              </w:numPr>
              <w:spacing w:before="60" w:after="60"/>
              <w:rPr>
                <w:sz w:val="22"/>
                <w:szCs w:val="22"/>
                <w:lang w:val="en-US" w:eastAsia="zh-CN"/>
              </w:rPr>
            </w:pPr>
            <w:r w:rsidRPr="00127E1A">
              <w:rPr>
                <w:rFonts w:hint="eastAsia"/>
                <w:sz w:val="22"/>
                <w:szCs w:val="22"/>
                <w:lang w:val="en-US" w:eastAsia="zh-CN"/>
              </w:rPr>
              <w:t>160ms period</w:t>
            </w:r>
            <w:r w:rsidRPr="00127E1A">
              <w:rPr>
                <w:sz w:val="22"/>
                <w:szCs w:val="22"/>
                <w:lang w:val="en-US" w:eastAsia="zh-CN"/>
              </w:rPr>
              <w:t xml:space="preserve"> at least</w:t>
            </w:r>
            <w:r w:rsidRPr="00127E1A">
              <w:rPr>
                <w:rFonts w:hint="eastAsia"/>
                <w:sz w:val="22"/>
                <w:szCs w:val="22"/>
                <w:lang w:val="en-US" w:eastAsia="zh-CN"/>
              </w:rPr>
              <w:t xml:space="preserve"> for </w:t>
            </w:r>
            <w:proofErr w:type="gramStart"/>
            <w:r w:rsidRPr="00127E1A">
              <w:rPr>
                <w:rFonts w:hint="eastAsia"/>
                <w:sz w:val="22"/>
                <w:szCs w:val="22"/>
                <w:lang w:val="en-US" w:eastAsia="zh-CN"/>
              </w:rPr>
              <w:t>15kHz</w:t>
            </w:r>
            <w:proofErr w:type="gramEnd"/>
            <w:r w:rsidRPr="00127E1A">
              <w:rPr>
                <w:rFonts w:hint="eastAsia"/>
                <w:sz w:val="22"/>
                <w:szCs w:val="22"/>
                <w:lang w:val="en-US" w:eastAsia="zh-CN"/>
              </w:rPr>
              <w:t xml:space="preserve"> SCS.</w:t>
            </w:r>
          </w:p>
          <w:p w14:paraId="665377F2" w14:textId="79CC4E85" w:rsidR="00127E1A" w:rsidRDefault="00127E1A" w:rsidP="00127E1A">
            <w:pPr>
              <w:numPr>
                <w:ilvl w:val="1"/>
                <w:numId w:val="16"/>
              </w:numPr>
              <w:spacing w:before="60" w:after="60"/>
            </w:pPr>
            <w:r w:rsidRPr="00127E1A">
              <w:rPr>
                <w:sz w:val="22"/>
                <w:szCs w:val="22"/>
                <w:lang w:val="en-US" w:eastAsia="zh-CN"/>
              </w:rPr>
              <w:t>FFS other value(s)</w:t>
            </w:r>
          </w:p>
        </w:tc>
      </w:tr>
    </w:tbl>
    <w:p w14:paraId="24CBB834" w14:textId="77777777" w:rsidR="00127E1A" w:rsidRDefault="00127E1A" w:rsidP="0017661D">
      <w:pPr>
        <w:pStyle w:val="3GPPText"/>
      </w:pPr>
    </w:p>
    <w:p w14:paraId="6B18337A" w14:textId="7F22019F" w:rsidR="0031566D" w:rsidRDefault="005425A9" w:rsidP="0017661D">
      <w:pPr>
        <w:pStyle w:val="3GPPText"/>
      </w:pPr>
      <w:r>
        <w:t>This contribution is a revision of our submission to the previous meeting where we have updated sections taking into account proposals from the last meeting. In contribution,</w:t>
      </w:r>
      <w:r w:rsidR="0031566D" w:rsidRPr="00C06EAD">
        <w:t xml:space="preserve"> we </w:t>
      </w:r>
      <w:r w:rsidR="00064EEE">
        <w:t>discuss</w:t>
      </w:r>
      <w:r w:rsidR="0031566D">
        <w:t xml:space="preserve"> main</w:t>
      </w:r>
      <w:r w:rsidR="0031566D" w:rsidRPr="00C06EAD">
        <w:t xml:space="preserve"> </w:t>
      </w:r>
      <w:r w:rsidR="0031566D">
        <w:t xml:space="preserve">aspects of </w:t>
      </w:r>
      <w:proofErr w:type="spellStart"/>
      <w:r w:rsidR="0031566D" w:rsidRPr="00C06EAD">
        <w:t>sidelink</w:t>
      </w:r>
      <w:proofErr w:type="spellEnd"/>
      <w:r w:rsidR="0031566D" w:rsidRPr="00C06EAD">
        <w:t xml:space="preserve"> </w:t>
      </w:r>
      <w:r w:rsidR="00064EEE">
        <w:t xml:space="preserve">synchronization </w:t>
      </w:r>
      <w:r w:rsidR="0031566D" w:rsidRPr="00C06EAD">
        <w:t>for NR V2X communication</w:t>
      </w:r>
      <w:r w:rsidR="00064EEE">
        <w:t xml:space="preserve">, including synchronization procedure and </w:t>
      </w:r>
      <w:proofErr w:type="spellStart"/>
      <w:r w:rsidR="00064EEE">
        <w:t>sidelink</w:t>
      </w:r>
      <w:proofErr w:type="spellEnd"/>
      <w:r w:rsidR="00064EEE">
        <w:t xml:space="preserve"> synchronization signal design. O</w:t>
      </w:r>
      <w:r w:rsidR="0031566D" w:rsidRPr="00C06EAD">
        <w:t xml:space="preserve">ur views on other NR V2X design aspects are summarized in our companion </w:t>
      </w:r>
      <w:r w:rsidR="0031566D" w:rsidRPr="00EC1EBE">
        <w:t>contributions</w:t>
      </w:r>
      <w:r w:rsidR="00BC578A">
        <w:t xml:space="preserve"> </w:t>
      </w:r>
      <w:r w:rsidR="00CE0FC6">
        <w:fldChar w:fldCharType="begin"/>
      </w:r>
      <w:r w:rsidR="00CE0FC6">
        <w:instrText xml:space="preserve"> REF _Ref16867298 \n \h </w:instrText>
      </w:r>
      <w:r w:rsidR="00CE0FC6">
        <w:fldChar w:fldCharType="separate"/>
      </w:r>
      <w:r w:rsidR="007213BA">
        <w:t>[3]</w:t>
      </w:r>
      <w:r w:rsidR="00CE0FC6">
        <w:fldChar w:fldCharType="end"/>
      </w:r>
      <w:r w:rsidR="00CE0FC6">
        <w:t>-</w:t>
      </w:r>
      <w:r w:rsidR="00CE0FC6">
        <w:fldChar w:fldCharType="begin"/>
      </w:r>
      <w:r w:rsidR="00CE0FC6">
        <w:instrText xml:space="preserve"> REF _Ref16867301 \n \h </w:instrText>
      </w:r>
      <w:r w:rsidR="00CE0FC6">
        <w:fldChar w:fldCharType="separate"/>
      </w:r>
      <w:r w:rsidR="007213BA">
        <w:t>[9]</w:t>
      </w:r>
      <w:r w:rsidR="00CE0FC6">
        <w:fldChar w:fldCharType="end"/>
      </w:r>
    </w:p>
    <w:p w14:paraId="1A7BBE97" w14:textId="77777777" w:rsidR="00C3791C" w:rsidRDefault="00E70244" w:rsidP="00C3791C">
      <w:pPr>
        <w:pStyle w:val="3GPPH1"/>
        <w:ind w:left="425" w:hanging="425"/>
      </w:pPr>
      <w:r>
        <w:t>e</w:t>
      </w:r>
      <w:r w:rsidR="00C3791C">
        <w:t xml:space="preserve">V2X </w:t>
      </w:r>
      <w:proofErr w:type="spellStart"/>
      <w:r w:rsidR="00C3791C">
        <w:t>Sidelink</w:t>
      </w:r>
      <w:proofErr w:type="spellEnd"/>
      <w:r w:rsidR="00C3791C">
        <w:t xml:space="preserve"> Synchronization</w:t>
      </w:r>
    </w:p>
    <w:p w14:paraId="184B76A8" w14:textId="77777777" w:rsidR="00C3791C" w:rsidRDefault="00821AFF" w:rsidP="00A61CB6">
      <w:pPr>
        <w:pStyle w:val="3GPPH2"/>
      </w:pPr>
      <w:proofErr w:type="spellStart"/>
      <w:r>
        <w:t>Sidelink</w:t>
      </w:r>
      <w:proofErr w:type="spellEnd"/>
      <w:r>
        <w:t xml:space="preserve"> </w:t>
      </w:r>
      <w:r w:rsidR="00C3791C">
        <w:t xml:space="preserve">Synchronization </w:t>
      </w:r>
      <w:r>
        <w:t>References</w:t>
      </w:r>
      <w:r w:rsidR="00E41D2E">
        <w:t xml:space="preserve"> and Priority Rules</w:t>
      </w:r>
    </w:p>
    <w:p w14:paraId="2213CFAB" w14:textId="77777777" w:rsidR="005F2ECA" w:rsidRPr="00D7698F" w:rsidRDefault="005F2ECA" w:rsidP="005F2ECA">
      <w:pPr>
        <w:pStyle w:val="3GPPText"/>
      </w:pPr>
      <w:r w:rsidRPr="00D7698F">
        <w:t xml:space="preserve">At the previous RAN1 WG meeting, it was agreed as a working assumption that either the GNSS or </w:t>
      </w:r>
      <w:proofErr w:type="spellStart"/>
      <w:r w:rsidRPr="00D7698F">
        <w:t>gNB</w:t>
      </w:r>
      <w:proofErr w:type="spellEnd"/>
      <w:r w:rsidRPr="00D7698F">
        <w:t>/</w:t>
      </w:r>
      <w:proofErr w:type="spellStart"/>
      <w:r w:rsidRPr="00D7698F">
        <w:t>eNB</w:t>
      </w:r>
      <w:proofErr w:type="spellEnd"/>
      <w:r w:rsidRPr="00D7698F">
        <w:t xml:space="preserve"> based synchronization can be configured with the following priority rules as indicated in table below:</w:t>
      </w:r>
    </w:p>
    <w:p w14:paraId="6D129548" w14:textId="025F5FFF" w:rsidR="00133DBE" w:rsidRPr="00D7698F" w:rsidRDefault="00133DBE" w:rsidP="00133DBE">
      <w:pPr>
        <w:pStyle w:val="Caption"/>
      </w:pPr>
      <w:r w:rsidRPr="00D7698F">
        <w:t xml:space="preserve">Table </w:t>
      </w:r>
      <w:r w:rsidRPr="00D7698F">
        <w:fldChar w:fldCharType="begin"/>
      </w:r>
      <w:r w:rsidRPr="00D7698F">
        <w:instrText xml:space="preserve"> SEQ Table \* ARABIC </w:instrText>
      </w:r>
      <w:r w:rsidRPr="00D7698F">
        <w:fldChar w:fldCharType="separate"/>
      </w:r>
      <w:r w:rsidR="007213BA">
        <w:rPr>
          <w:noProof/>
        </w:rPr>
        <w:t>1</w:t>
      </w:r>
      <w:r w:rsidRPr="00D7698F">
        <w:fldChar w:fldCharType="end"/>
      </w:r>
      <w:r w:rsidRPr="00D7698F">
        <w:t xml:space="preserve">: GNSS and </w:t>
      </w:r>
      <w:proofErr w:type="spellStart"/>
      <w:r w:rsidRPr="00D7698F">
        <w:t>gNB</w:t>
      </w:r>
      <w:proofErr w:type="spellEnd"/>
      <w:r w:rsidRPr="00D7698F">
        <w:t>/</w:t>
      </w:r>
      <w:proofErr w:type="spellStart"/>
      <w:r w:rsidRPr="00D7698F">
        <w:t>eNB</w:t>
      </w:r>
      <w:proofErr w:type="spellEnd"/>
      <w:r w:rsidRPr="00D7698F">
        <w:t xml:space="preserve"> based synchronization</w:t>
      </w:r>
    </w:p>
    <w:tbl>
      <w:tblPr>
        <w:tblW w:w="1005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810"/>
        <w:gridCol w:w="5245"/>
      </w:tblGrid>
      <w:tr w:rsidR="005F2ECA" w:rsidRPr="00755B70" w14:paraId="133F8C26" w14:textId="77777777" w:rsidTr="00E41D2E">
        <w:trPr>
          <w:trHeight w:val="35"/>
          <w:jc w:val="center"/>
        </w:trPr>
        <w:tc>
          <w:tcPr>
            <w:tcW w:w="4810" w:type="dxa"/>
            <w:shd w:val="clear" w:color="auto" w:fill="auto"/>
            <w:tcMar>
              <w:top w:w="15" w:type="dxa"/>
              <w:left w:w="108" w:type="dxa"/>
              <w:bottom w:w="0" w:type="dxa"/>
              <w:right w:w="108" w:type="dxa"/>
            </w:tcMar>
            <w:vAlign w:val="center"/>
          </w:tcPr>
          <w:p w14:paraId="7CF5D3E7" w14:textId="77777777" w:rsidR="005F2ECA" w:rsidRPr="00D7698F" w:rsidRDefault="005F2ECA" w:rsidP="005F2ECA">
            <w:pPr>
              <w:spacing w:after="0"/>
              <w:jc w:val="center"/>
              <w:rPr>
                <w:rFonts w:ascii="Arial" w:eastAsia="DengXian" w:hAnsi="Arial" w:cs="Arial"/>
                <w:sz w:val="18"/>
                <w:szCs w:val="16"/>
                <w:lang w:eastAsia="zh-CN"/>
              </w:rPr>
            </w:pPr>
            <w:r w:rsidRPr="00D7698F">
              <w:rPr>
                <w:rFonts w:ascii="Arial" w:eastAsia="DengXian" w:hAnsi="Arial" w:cs="Arial"/>
                <w:b/>
                <w:bCs/>
                <w:sz w:val="18"/>
                <w:szCs w:val="16"/>
                <w:lang w:eastAsia="zh-CN"/>
              </w:rPr>
              <w:t>GNSS-based synchronization</w:t>
            </w:r>
          </w:p>
        </w:tc>
        <w:tc>
          <w:tcPr>
            <w:tcW w:w="5245" w:type="dxa"/>
            <w:shd w:val="clear" w:color="auto" w:fill="auto"/>
            <w:tcMar>
              <w:top w:w="15" w:type="dxa"/>
              <w:left w:w="108" w:type="dxa"/>
              <w:bottom w:w="0" w:type="dxa"/>
              <w:right w:w="108" w:type="dxa"/>
            </w:tcMar>
            <w:vAlign w:val="center"/>
          </w:tcPr>
          <w:p w14:paraId="7DCF42B8" w14:textId="77777777" w:rsidR="005F2ECA" w:rsidRPr="00D7698F" w:rsidRDefault="005F2ECA" w:rsidP="005F2ECA">
            <w:pPr>
              <w:spacing w:after="0"/>
              <w:jc w:val="center"/>
              <w:rPr>
                <w:rFonts w:ascii="Arial" w:eastAsia="DengXian" w:hAnsi="Arial" w:cs="Arial"/>
                <w:sz w:val="18"/>
                <w:szCs w:val="16"/>
                <w:lang w:eastAsia="zh-CN"/>
              </w:rPr>
            </w:pPr>
            <w:proofErr w:type="spellStart"/>
            <w:r w:rsidRPr="00D7698F">
              <w:rPr>
                <w:rFonts w:ascii="Arial" w:eastAsia="DengXian" w:hAnsi="Arial" w:cs="Arial"/>
                <w:b/>
                <w:bCs/>
                <w:sz w:val="18"/>
                <w:szCs w:val="16"/>
                <w:lang w:eastAsia="zh-CN"/>
              </w:rPr>
              <w:t>gNB</w:t>
            </w:r>
            <w:proofErr w:type="spellEnd"/>
            <w:r w:rsidRPr="00D7698F">
              <w:rPr>
                <w:rFonts w:ascii="Arial" w:eastAsia="DengXian" w:hAnsi="Arial" w:cs="Arial"/>
                <w:b/>
                <w:bCs/>
                <w:sz w:val="18"/>
                <w:szCs w:val="16"/>
                <w:lang w:eastAsia="zh-CN"/>
              </w:rPr>
              <w:t>/</w:t>
            </w:r>
            <w:proofErr w:type="spellStart"/>
            <w:r w:rsidRPr="00D7698F">
              <w:rPr>
                <w:rFonts w:ascii="Arial" w:eastAsia="DengXian" w:hAnsi="Arial" w:cs="Arial"/>
                <w:b/>
                <w:bCs/>
                <w:sz w:val="18"/>
                <w:szCs w:val="16"/>
                <w:lang w:eastAsia="zh-CN"/>
              </w:rPr>
              <w:t>eNB</w:t>
            </w:r>
            <w:proofErr w:type="spellEnd"/>
            <w:r w:rsidRPr="00D7698F">
              <w:rPr>
                <w:rFonts w:ascii="Arial" w:eastAsia="DengXian" w:hAnsi="Arial" w:cs="Arial"/>
                <w:b/>
                <w:bCs/>
                <w:sz w:val="18"/>
                <w:szCs w:val="16"/>
                <w:lang w:eastAsia="zh-CN"/>
              </w:rPr>
              <w:t>-based synchronization</w:t>
            </w:r>
          </w:p>
        </w:tc>
      </w:tr>
      <w:tr w:rsidR="005F2ECA" w:rsidRPr="00755B70" w14:paraId="63A3AD0E" w14:textId="77777777" w:rsidTr="00E41D2E">
        <w:trPr>
          <w:trHeight w:val="1033"/>
          <w:jc w:val="center"/>
        </w:trPr>
        <w:tc>
          <w:tcPr>
            <w:tcW w:w="4810" w:type="dxa"/>
            <w:shd w:val="clear" w:color="auto" w:fill="auto"/>
            <w:tcMar>
              <w:top w:w="15" w:type="dxa"/>
              <w:left w:w="108" w:type="dxa"/>
              <w:bottom w:w="0" w:type="dxa"/>
              <w:right w:w="108" w:type="dxa"/>
            </w:tcMar>
            <w:vAlign w:val="center"/>
          </w:tcPr>
          <w:p w14:paraId="07F058A9" w14:textId="77777777" w:rsidR="005F2ECA" w:rsidRPr="00D7698F" w:rsidRDefault="005F2ECA" w:rsidP="005F2ECA">
            <w:pPr>
              <w:pStyle w:val="3GPPAgreements"/>
              <w:ind w:left="0" w:firstLine="0"/>
              <w:rPr>
                <w:sz w:val="20"/>
              </w:rPr>
            </w:pPr>
            <w:r w:rsidRPr="00D7698F">
              <w:rPr>
                <w:sz w:val="20"/>
              </w:rPr>
              <w:t xml:space="preserve">P0: GNSS </w:t>
            </w:r>
          </w:p>
          <w:p w14:paraId="2A86107B" w14:textId="77777777" w:rsidR="005F2ECA" w:rsidRPr="00D7698F" w:rsidRDefault="005F2ECA" w:rsidP="005F2ECA">
            <w:pPr>
              <w:pStyle w:val="3GPPAgreements"/>
              <w:ind w:left="0" w:firstLine="0"/>
              <w:rPr>
                <w:sz w:val="20"/>
              </w:rPr>
            </w:pPr>
            <w:r w:rsidRPr="00D7698F">
              <w:rPr>
                <w:sz w:val="20"/>
              </w:rPr>
              <w:t xml:space="preserve">P1: the following UE has the same priority: </w:t>
            </w:r>
          </w:p>
          <w:p w14:paraId="7433044A" w14:textId="77777777" w:rsidR="005F2ECA" w:rsidRPr="00D7698F" w:rsidRDefault="005F2ECA" w:rsidP="005F2ECA">
            <w:pPr>
              <w:pStyle w:val="3GPPAgreements"/>
              <w:numPr>
                <w:ilvl w:val="1"/>
                <w:numId w:val="9"/>
              </w:numPr>
              <w:rPr>
                <w:sz w:val="20"/>
              </w:rPr>
            </w:pPr>
            <w:r w:rsidRPr="00D7698F">
              <w:rPr>
                <w:sz w:val="20"/>
              </w:rPr>
              <w:t>UE directly synchronized to GNSS</w:t>
            </w:r>
          </w:p>
          <w:p w14:paraId="64388145" w14:textId="77777777" w:rsidR="005F2ECA" w:rsidRPr="00D7698F" w:rsidRDefault="005F2ECA" w:rsidP="005F2ECA">
            <w:pPr>
              <w:pStyle w:val="3GPPAgreements"/>
              <w:ind w:left="0" w:firstLine="0"/>
              <w:rPr>
                <w:sz w:val="20"/>
              </w:rPr>
            </w:pPr>
            <w:r w:rsidRPr="00D7698F">
              <w:rPr>
                <w:sz w:val="20"/>
              </w:rPr>
              <w:t xml:space="preserve">P2: the following UE has the same priority: </w:t>
            </w:r>
          </w:p>
          <w:p w14:paraId="66C40D9B" w14:textId="77777777" w:rsidR="009B17A2" w:rsidRPr="00D7698F" w:rsidRDefault="005F2ECA" w:rsidP="00133DBE">
            <w:pPr>
              <w:pStyle w:val="3GPPAgreements"/>
              <w:numPr>
                <w:ilvl w:val="1"/>
                <w:numId w:val="9"/>
              </w:numPr>
              <w:rPr>
                <w:sz w:val="20"/>
              </w:rPr>
            </w:pPr>
            <w:r w:rsidRPr="00D7698F">
              <w:rPr>
                <w:sz w:val="20"/>
              </w:rPr>
              <w:t>UE indirectly synchronized to GNSS</w:t>
            </w:r>
          </w:p>
          <w:p w14:paraId="0A4ACF79" w14:textId="77777777" w:rsidR="002149B0" w:rsidRPr="00D7698F" w:rsidRDefault="002149B0" w:rsidP="002149B0">
            <w:pPr>
              <w:pStyle w:val="3GPPAgreements"/>
              <w:ind w:left="0" w:firstLine="0"/>
              <w:rPr>
                <w:sz w:val="20"/>
              </w:rPr>
            </w:pPr>
            <w:r w:rsidRPr="00D7698F">
              <w:rPr>
                <w:sz w:val="20"/>
              </w:rPr>
              <w:t>P3: the remaining UEs have the lowest priority.</w:t>
            </w:r>
          </w:p>
        </w:tc>
        <w:tc>
          <w:tcPr>
            <w:tcW w:w="5245" w:type="dxa"/>
            <w:shd w:val="clear" w:color="auto" w:fill="auto"/>
            <w:tcMar>
              <w:top w:w="15" w:type="dxa"/>
              <w:left w:w="108" w:type="dxa"/>
              <w:bottom w:w="0" w:type="dxa"/>
              <w:right w:w="108" w:type="dxa"/>
            </w:tcMar>
            <w:vAlign w:val="center"/>
          </w:tcPr>
          <w:p w14:paraId="73061877" w14:textId="77777777" w:rsidR="005F2ECA" w:rsidRPr="00D7698F" w:rsidRDefault="005F2ECA" w:rsidP="005F2ECA">
            <w:pPr>
              <w:pStyle w:val="3GPPAgreements"/>
              <w:ind w:left="0" w:firstLine="0"/>
              <w:rPr>
                <w:sz w:val="20"/>
              </w:rPr>
            </w:pPr>
            <w:r w:rsidRPr="00D7698F">
              <w:rPr>
                <w:sz w:val="20"/>
              </w:rPr>
              <w:t xml:space="preserve">P0: </w:t>
            </w:r>
            <w:proofErr w:type="spellStart"/>
            <w:r w:rsidRPr="00D7698F">
              <w:rPr>
                <w:sz w:val="20"/>
              </w:rPr>
              <w:t>gNB</w:t>
            </w:r>
            <w:proofErr w:type="spellEnd"/>
            <w:r w:rsidRPr="00D7698F">
              <w:rPr>
                <w:sz w:val="20"/>
              </w:rPr>
              <w:t>/</w:t>
            </w:r>
            <w:proofErr w:type="spellStart"/>
            <w:r w:rsidRPr="00D7698F">
              <w:rPr>
                <w:sz w:val="20"/>
              </w:rPr>
              <w:t>eNB</w:t>
            </w:r>
            <w:proofErr w:type="spellEnd"/>
          </w:p>
          <w:p w14:paraId="4BE58052" w14:textId="77777777" w:rsidR="005F2ECA" w:rsidRPr="00D7698F" w:rsidRDefault="005F2ECA" w:rsidP="005F2ECA">
            <w:pPr>
              <w:pStyle w:val="3GPPAgreements"/>
              <w:ind w:left="0" w:firstLine="0"/>
              <w:rPr>
                <w:sz w:val="20"/>
              </w:rPr>
            </w:pPr>
            <w:r w:rsidRPr="00D7698F">
              <w:rPr>
                <w:sz w:val="20"/>
              </w:rPr>
              <w:t xml:space="preserve">P1: UE directly synchronized to </w:t>
            </w:r>
            <w:proofErr w:type="spellStart"/>
            <w:r w:rsidRPr="00D7698F">
              <w:rPr>
                <w:sz w:val="20"/>
              </w:rPr>
              <w:t>gNB</w:t>
            </w:r>
            <w:proofErr w:type="spellEnd"/>
            <w:r w:rsidRPr="00D7698F">
              <w:rPr>
                <w:sz w:val="20"/>
              </w:rPr>
              <w:t>/</w:t>
            </w:r>
            <w:proofErr w:type="spellStart"/>
            <w:r w:rsidRPr="00D7698F">
              <w:rPr>
                <w:sz w:val="20"/>
              </w:rPr>
              <w:t>eNB</w:t>
            </w:r>
            <w:proofErr w:type="spellEnd"/>
          </w:p>
          <w:p w14:paraId="3E78A3A1" w14:textId="77777777" w:rsidR="005F2ECA" w:rsidRPr="00D7698F" w:rsidRDefault="005F2ECA" w:rsidP="005F2ECA">
            <w:pPr>
              <w:pStyle w:val="3GPPAgreements"/>
              <w:ind w:left="0" w:firstLine="0"/>
              <w:rPr>
                <w:sz w:val="20"/>
              </w:rPr>
            </w:pPr>
            <w:r w:rsidRPr="00D7698F">
              <w:rPr>
                <w:sz w:val="20"/>
              </w:rPr>
              <w:t xml:space="preserve">P2: UE indirectly synchronized to </w:t>
            </w:r>
            <w:proofErr w:type="spellStart"/>
            <w:r w:rsidRPr="00D7698F">
              <w:rPr>
                <w:sz w:val="20"/>
              </w:rPr>
              <w:t>gNB</w:t>
            </w:r>
            <w:proofErr w:type="spellEnd"/>
            <w:r w:rsidRPr="00D7698F">
              <w:rPr>
                <w:sz w:val="20"/>
              </w:rPr>
              <w:t>/</w:t>
            </w:r>
            <w:proofErr w:type="spellStart"/>
            <w:r w:rsidRPr="00D7698F">
              <w:rPr>
                <w:sz w:val="20"/>
              </w:rPr>
              <w:t>eNB</w:t>
            </w:r>
            <w:proofErr w:type="spellEnd"/>
          </w:p>
          <w:p w14:paraId="352A2929" w14:textId="77777777" w:rsidR="005F2ECA" w:rsidRPr="00D7698F" w:rsidRDefault="005F2ECA" w:rsidP="005F2ECA">
            <w:pPr>
              <w:pStyle w:val="3GPPAgreements"/>
              <w:ind w:left="0" w:firstLine="0"/>
              <w:rPr>
                <w:sz w:val="20"/>
              </w:rPr>
            </w:pPr>
            <w:r w:rsidRPr="00D7698F">
              <w:rPr>
                <w:sz w:val="20"/>
              </w:rPr>
              <w:t>P3: GNSS</w:t>
            </w:r>
          </w:p>
          <w:p w14:paraId="2D79E349" w14:textId="77777777" w:rsidR="005F2ECA" w:rsidRPr="00D7698F" w:rsidRDefault="005F2ECA" w:rsidP="005F2ECA">
            <w:pPr>
              <w:pStyle w:val="3GPPAgreements"/>
              <w:ind w:left="0" w:firstLine="0"/>
              <w:rPr>
                <w:sz w:val="20"/>
              </w:rPr>
            </w:pPr>
            <w:r w:rsidRPr="00D7698F">
              <w:rPr>
                <w:sz w:val="20"/>
              </w:rPr>
              <w:t>P4: UE directly synchronized to GNSS</w:t>
            </w:r>
          </w:p>
          <w:p w14:paraId="381135BF" w14:textId="77777777" w:rsidR="005F2ECA" w:rsidRPr="00D7698F" w:rsidRDefault="005F2ECA" w:rsidP="005F2ECA">
            <w:pPr>
              <w:pStyle w:val="3GPPAgreements"/>
              <w:ind w:left="0" w:firstLine="0"/>
              <w:rPr>
                <w:sz w:val="20"/>
              </w:rPr>
            </w:pPr>
            <w:r w:rsidRPr="00D7698F">
              <w:rPr>
                <w:sz w:val="20"/>
              </w:rPr>
              <w:t>P5: UE indirectly synchronized to GNSS</w:t>
            </w:r>
          </w:p>
          <w:p w14:paraId="0747AC25" w14:textId="77777777" w:rsidR="005F2ECA" w:rsidRPr="00D7698F" w:rsidRDefault="005F2ECA" w:rsidP="005F2ECA">
            <w:pPr>
              <w:pStyle w:val="3GPPAgreements"/>
              <w:ind w:left="0" w:firstLine="0"/>
            </w:pPr>
            <w:r w:rsidRPr="00D7698F">
              <w:rPr>
                <w:sz w:val="20"/>
              </w:rPr>
              <w:t>P6: the remaining UEs have the lowest priority</w:t>
            </w:r>
          </w:p>
        </w:tc>
      </w:tr>
    </w:tbl>
    <w:p w14:paraId="1932D2F9" w14:textId="1B205C5F" w:rsidR="00133DBE" w:rsidRPr="00D7698F" w:rsidRDefault="00133DBE" w:rsidP="00E41D2E">
      <w:pPr>
        <w:pStyle w:val="3GPPText"/>
      </w:pPr>
      <w:r w:rsidRPr="00D7698F">
        <w:t xml:space="preserve">In our view, priority rules for GNSS and </w:t>
      </w:r>
      <w:proofErr w:type="spellStart"/>
      <w:r w:rsidRPr="00D7698F">
        <w:t>gNB</w:t>
      </w:r>
      <w:proofErr w:type="spellEnd"/>
      <w:r w:rsidRPr="00D7698F">
        <w:t>/</w:t>
      </w:r>
      <w:proofErr w:type="spellStart"/>
      <w:r w:rsidRPr="00D7698F">
        <w:t>eNB</w:t>
      </w:r>
      <w:proofErr w:type="spellEnd"/>
      <w:r w:rsidRPr="00D7698F">
        <w:t xml:space="preserve"> based synchronization should be symmetrical. Therefore we propose to </w:t>
      </w:r>
      <w:r w:rsidR="002149B0" w:rsidRPr="00D7698F">
        <w:t xml:space="preserve">revise priority rules as shown in </w:t>
      </w:r>
      <w:r w:rsidR="002149B0" w:rsidRPr="00D7698F">
        <w:fldChar w:fldCharType="begin"/>
      </w:r>
      <w:r w:rsidR="002149B0" w:rsidRPr="00D7698F">
        <w:instrText xml:space="preserve"> REF _Ref5028388 \h </w:instrText>
      </w:r>
      <w:r w:rsidR="00064C1D" w:rsidRPr="00D7698F">
        <w:instrText xml:space="preserve"> \* MERGEFORMAT </w:instrText>
      </w:r>
      <w:r w:rsidR="002149B0" w:rsidRPr="00D7698F">
        <w:fldChar w:fldCharType="separate"/>
      </w:r>
      <w:r w:rsidR="007213BA" w:rsidRPr="00D7698F">
        <w:t xml:space="preserve">Table </w:t>
      </w:r>
      <w:r w:rsidR="007213BA">
        <w:rPr>
          <w:noProof/>
        </w:rPr>
        <w:t>2</w:t>
      </w:r>
      <w:r w:rsidR="002149B0" w:rsidRPr="00D7698F">
        <w:fldChar w:fldCharType="end"/>
      </w:r>
      <w:r w:rsidR="002149B0" w:rsidRPr="00D7698F">
        <w:t xml:space="preserve">. This revision can be beneficial for scenarios with long tunnels or basement parking levels. If needed it can be clarified that for GNSS based synchronization it is assumed that </w:t>
      </w:r>
      <w:proofErr w:type="spellStart"/>
      <w:r w:rsidR="002149B0" w:rsidRPr="00D7698F">
        <w:t>gNB</w:t>
      </w:r>
      <w:proofErr w:type="spellEnd"/>
      <w:r w:rsidR="002149B0" w:rsidRPr="00D7698F">
        <w:t>/</w:t>
      </w:r>
      <w:proofErr w:type="spellStart"/>
      <w:r w:rsidR="002149B0" w:rsidRPr="00D7698F">
        <w:t>eNB</w:t>
      </w:r>
      <w:proofErr w:type="spellEnd"/>
      <w:r w:rsidR="002149B0" w:rsidRPr="00D7698F">
        <w:t xml:space="preserve"> </w:t>
      </w:r>
      <w:r w:rsidR="006819AA" w:rsidRPr="00D7698F">
        <w:t>provide aligned timing with GNSS.</w:t>
      </w:r>
    </w:p>
    <w:p w14:paraId="4DD4489D" w14:textId="55DB4453" w:rsidR="00133DBE" w:rsidRPr="00D7698F" w:rsidRDefault="00133DBE" w:rsidP="00133DBE">
      <w:pPr>
        <w:pStyle w:val="Caption"/>
      </w:pPr>
      <w:bookmarkStart w:id="2" w:name="_Ref5028388"/>
      <w:r w:rsidRPr="00D7698F">
        <w:t xml:space="preserve">Table </w:t>
      </w:r>
      <w:r w:rsidRPr="00D7698F">
        <w:fldChar w:fldCharType="begin"/>
      </w:r>
      <w:r w:rsidRPr="00D7698F">
        <w:instrText xml:space="preserve"> SEQ Table \* ARABIC </w:instrText>
      </w:r>
      <w:r w:rsidRPr="00D7698F">
        <w:fldChar w:fldCharType="separate"/>
      </w:r>
      <w:r w:rsidR="007213BA">
        <w:rPr>
          <w:noProof/>
        </w:rPr>
        <w:t>2</w:t>
      </w:r>
      <w:r w:rsidRPr="00D7698F">
        <w:fldChar w:fldCharType="end"/>
      </w:r>
      <w:bookmarkEnd w:id="2"/>
      <w:r w:rsidRPr="00D7698F">
        <w:t xml:space="preserve">: </w:t>
      </w:r>
      <w:r w:rsidR="002149B0" w:rsidRPr="00D7698F">
        <w:t xml:space="preserve">Revised priority rules for </w:t>
      </w:r>
      <w:r w:rsidRPr="00D7698F">
        <w:t xml:space="preserve">GNSS and </w:t>
      </w:r>
      <w:proofErr w:type="spellStart"/>
      <w:r w:rsidRPr="00D7698F">
        <w:t>gNB</w:t>
      </w:r>
      <w:proofErr w:type="spellEnd"/>
      <w:r w:rsidRPr="00D7698F">
        <w:t>/</w:t>
      </w:r>
      <w:proofErr w:type="spellStart"/>
      <w:r w:rsidRPr="00D7698F">
        <w:t>eNB</w:t>
      </w:r>
      <w:proofErr w:type="spellEnd"/>
      <w:r w:rsidRPr="00D7698F">
        <w:t xml:space="preserve"> based </w:t>
      </w:r>
      <w:proofErr w:type="spellStart"/>
      <w:r w:rsidR="002149B0" w:rsidRPr="00D7698F">
        <w:t>sidelink</w:t>
      </w:r>
      <w:proofErr w:type="spellEnd"/>
      <w:r w:rsidR="002149B0" w:rsidRPr="00D7698F">
        <w:t xml:space="preserve"> </w:t>
      </w:r>
      <w:r w:rsidRPr="00D7698F">
        <w:t>synchronization</w:t>
      </w:r>
      <w:r w:rsidR="002149B0" w:rsidRPr="00D7698F">
        <w:t xml:space="preserve"> for NR V2X</w:t>
      </w:r>
    </w:p>
    <w:tbl>
      <w:tblPr>
        <w:tblW w:w="1005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810"/>
        <w:gridCol w:w="5245"/>
      </w:tblGrid>
      <w:tr w:rsidR="00133DBE" w:rsidRPr="00755B70" w14:paraId="3E083ADF" w14:textId="77777777" w:rsidTr="004E1C27">
        <w:trPr>
          <w:trHeight w:val="35"/>
          <w:jc w:val="center"/>
        </w:trPr>
        <w:tc>
          <w:tcPr>
            <w:tcW w:w="4810" w:type="dxa"/>
            <w:shd w:val="clear" w:color="auto" w:fill="auto"/>
            <w:tcMar>
              <w:top w:w="15" w:type="dxa"/>
              <w:left w:w="108" w:type="dxa"/>
              <w:bottom w:w="0" w:type="dxa"/>
              <w:right w:w="108" w:type="dxa"/>
            </w:tcMar>
            <w:vAlign w:val="center"/>
          </w:tcPr>
          <w:p w14:paraId="63F284AD" w14:textId="77777777" w:rsidR="00133DBE" w:rsidRPr="00D7698F" w:rsidRDefault="00133DBE" w:rsidP="004E1C27">
            <w:pPr>
              <w:spacing w:after="0"/>
              <w:jc w:val="center"/>
              <w:rPr>
                <w:rFonts w:ascii="Arial" w:eastAsia="DengXian" w:hAnsi="Arial" w:cs="Arial"/>
                <w:sz w:val="18"/>
                <w:szCs w:val="16"/>
                <w:lang w:eastAsia="zh-CN"/>
              </w:rPr>
            </w:pPr>
            <w:r w:rsidRPr="00D7698F">
              <w:rPr>
                <w:rFonts w:ascii="Arial" w:eastAsia="DengXian" w:hAnsi="Arial" w:cs="Arial"/>
                <w:b/>
                <w:bCs/>
                <w:sz w:val="18"/>
                <w:szCs w:val="16"/>
                <w:lang w:eastAsia="zh-CN"/>
              </w:rPr>
              <w:t>GNSS-based synchronization</w:t>
            </w:r>
          </w:p>
        </w:tc>
        <w:tc>
          <w:tcPr>
            <w:tcW w:w="5245" w:type="dxa"/>
            <w:shd w:val="clear" w:color="auto" w:fill="auto"/>
            <w:tcMar>
              <w:top w:w="15" w:type="dxa"/>
              <w:left w:w="108" w:type="dxa"/>
              <w:bottom w:w="0" w:type="dxa"/>
              <w:right w:w="108" w:type="dxa"/>
            </w:tcMar>
            <w:vAlign w:val="center"/>
          </w:tcPr>
          <w:p w14:paraId="69D8D249" w14:textId="77777777" w:rsidR="00133DBE" w:rsidRPr="00D7698F" w:rsidRDefault="00133DBE" w:rsidP="004E1C27">
            <w:pPr>
              <w:spacing w:after="0"/>
              <w:jc w:val="center"/>
              <w:rPr>
                <w:rFonts w:ascii="Arial" w:eastAsia="DengXian" w:hAnsi="Arial" w:cs="Arial"/>
                <w:sz w:val="18"/>
                <w:szCs w:val="16"/>
                <w:lang w:eastAsia="zh-CN"/>
              </w:rPr>
            </w:pPr>
            <w:proofErr w:type="spellStart"/>
            <w:r w:rsidRPr="00D7698F">
              <w:rPr>
                <w:rFonts w:ascii="Arial" w:eastAsia="DengXian" w:hAnsi="Arial" w:cs="Arial"/>
                <w:b/>
                <w:bCs/>
                <w:sz w:val="18"/>
                <w:szCs w:val="16"/>
                <w:lang w:eastAsia="zh-CN"/>
              </w:rPr>
              <w:t>gNB</w:t>
            </w:r>
            <w:proofErr w:type="spellEnd"/>
            <w:r w:rsidRPr="00D7698F">
              <w:rPr>
                <w:rFonts w:ascii="Arial" w:eastAsia="DengXian" w:hAnsi="Arial" w:cs="Arial"/>
                <w:b/>
                <w:bCs/>
                <w:sz w:val="18"/>
                <w:szCs w:val="16"/>
                <w:lang w:eastAsia="zh-CN"/>
              </w:rPr>
              <w:t>/</w:t>
            </w:r>
            <w:proofErr w:type="spellStart"/>
            <w:r w:rsidRPr="00D7698F">
              <w:rPr>
                <w:rFonts w:ascii="Arial" w:eastAsia="DengXian" w:hAnsi="Arial" w:cs="Arial"/>
                <w:b/>
                <w:bCs/>
                <w:sz w:val="18"/>
                <w:szCs w:val="16"/>
                <w:lang w:eastAsia="zh-CN"/>
              </w:rPr>
              <w:t>eNB</w:t>
            </w:r>
            <w:proofErr w:type="spellEnd"/>
            <w:r w:rsidRPr="00D7698F">
              <w:rPr>
                <w:rFonts w:ascii="Arial" w:eastAsia="DengXian" w:hAnsi="Arial" w:cs="Arial"/>
                <w:b/>
                <w:bCs/>
                <w:sz w:val="18"/>
                <w:szCs w:val="16"/>
                <w:lang w:eastAsia="zh-CN"/>
              </w:rPr>
              <w:t>-based synchronization</w:t>
            </w:r>
          </w:p>
        </w:tc>
      </w:tr>
      <w:tr w:rsidR="00133DBE" w:rsidRPr="00755B70" w14:paraId="7F6B1E23" w14:textId="77777777" w:rsidTr="004E1C27">
        <w:trPr>
          <w:trHeight w:val="1033"/>
          <w:jc w:val="center"/>
        </w:trPr>
        <w:tc>
          <w:tcPr>
            <w:tcW w:w="4810" w:type="dxa"/>
            <w:shd w:val="clear" w:color="auto" w:fill="auto"/>
            <w:tcMar>
              <w:top w:w="15" w:type="dxa"/>
              <w:left w:w="108" w:type="dxa"/>
              <w:bottom w:w="0" w:type="dxa"/>
              <w:right w:w="108" w:type="dxa"/>
            </w:tcMar>
            <w:vAlign w:val="center"/>
          </w:tcPr>
          <w:p w14:paraId="5CC75C9E" w14:textId="77777777" w:rsidR="00133DBE" w:rsidRPr="00D7698F" w:rsidRDefault="002149B0" w:rsidP="004E1C27">
            <w:pPr>
              <w:pStyle w:val="3GPPAgreements"/>
              <w:ind w:left="0" w:firstLine="0"/>
              <w:rPr>
                <w:sz w:val="20"/>
              </w:rPr>
            </w:pPr>
            <w:r w:rsidRPr="00D7698F">
              <w:rPr>
                <w:sz w:val="20"/>
              </w:rPr>
              <w:lastRenderedPageBreak/>
              <w:t>P0: GNSS</w:t>
            </w:r>
          </w:p>
          <w:p w14:paraId="673910E8" w14:textId="77777777" w:rsidR="002149B0" w:rsidRPr="00D7698F" w:rsidRDefault="00133DBE" w:rsidP="002149B0">
            <w:pPr>
              <w:pStyle w:val="3GPPAgreements"/>
              <w:ind w:left="0" w:firstLine="0"/>
              <w:rPr>
                <w:sz w:val="20"/>
              </w:rPr>
            </w:pPr>
            <w:r w:rsidRPr="00D7698F">
              <w:rPr>
                <w:sz w:val="20"/>
              </w:rPr>
              <w:t xml:space="preserve">P1: </w:t>
            </w:r>
            <w:r w:rsidR="002149B0" w:rsidRPr="00D7698F">
              <w:rPr>
                <w:sz w:val="20"/>
              </w:rPr>
              <w:t>UE directly synchronized to GNSS</w:t>
            </w:r>
          </w:p>
          <w:p w14:paraId="134A899F" w14:textId="77777777" w:rsidR="00133DBE" w:rsidRPr="00D7698F" w:rsidRDefault="00133DBE" w:rsidP="002149B0">
            <w:pPr>
              <w:pStyle w:val="3GPPAgreements"/>
              <w:ind w:left="0" w:firstLine="0"/>
              <w:rPr>
                <w:rFonts w:eastAsia="DengXian"/>
                <w:sz w:val="18"/>
                <w:szCs w:val="16"/>
              </w:rPr>
            </w:pPr>
            <w:r w:rsidRPr="00D7698F">
              <w:rPr>
                <w:sz w:val="20"/>
              </w:rPr>
              <w:t>P2: UE indirectly synchronized to GNSS</w:t>
            </w:r>
          </w:p>
          <w:p w14:paraId="2D8E5D79" w14:textId="77777777" w:rsidR="00133DBE" w:rsidRPr="00D7698F" w:rsidRDefault="00133DBE" w:rsidP="00133DBE">
            <w:pPr>
              <w:pStyle w:val="3GPPAgreements"/>
              <w:ind w:left="0" w:firstLine="0"/>
              <w:rPr>
                <w:color w:val="C00000"/>
                <w:sz w:val="20"/>
              </w:rPr>
            </w:pPr>
            <w:r w:rsidRPr="00D7698F">
              <w:rPr>
                <w:color w:val="C00000"/>
                <w:sz w:val="20"/>
              </w:rPr>
              <w:t xml:space="preserve">P3: </w:t>
            </w:r>
            <w:proofErr w:type="spellStart"/>
            <w:r w:rsidRPr="00D7698F">
              <w:rPr>
                <w:color w:val="C00000"/>
                <w:sz w:val="20"/>
              </w:rPr>
              <w:t>gNB</w:t>
            </w:r>
            <w:proofErr w:type="spellEnd"/>
            <w:r w:rsidRPr="00D7698F">
              <w:rPr>
                <w:color w:val="C00000"/>
                <w:sz w:val="20"/>
              </w:rPr>
              <w:t>/</w:t>
            </w:r>
            <w:proofErr w:type="spellStart"/>
            <w:r w:rsidRPr="00D7698F">
              <w:rPr>
                <w:color w:val="C00000"/>
                <w:sz w:val="20"/>
              </w:rPr>
              <w:t>eNB</w:t>
            </w:r>
            <w:proofErr w:type="spellEnd"/>
          </w:p>
          <w:p w14:paraId="49A4B416" w14:textId="77777777" w:rsidR="00133DBE" w:rsidRPr="00D7698F" w:rsidRDefault="00133DBE" w:rsidP="00133DBE">
            <w:pPr>
              <w:pStyle w:val="3GPPAgreements"/>
              <w:ind w:left="0" w:firstLine="0"/>
              <w:rPr>
                <w:color w:val="C00000"/>
                <w:sz w:val="20"/>
              </w:rPr>
            </w:pPr>
            <w:r w:rsidRPr="00D7698F">
              <w:rPr>
                <w:color w:val="C00000"/>
                <w:sz w:val="20"/>
              </w:rPr>
              <w:t xml:space="preserve">P4: UE directly synchronized to </w:t>
            </w:r>
            <w:proofErr w:type="spellStart"/>
            <w:r w:rsidRPr="00D7698F">
              <w:rPr>
                <w:color w:val="C00000"/>
                <w:sz w:val="20"/>
              </w:rPr>
              <w:t>gNB</w:t>
            </w:r>
            <w:proofErr w:type="spellEnd"/>
            <w:r w:rsidRPr="00D7698F">
              <w:rPr>
                <w:color w:val="C00000"/>
                <w:sz w:val="20"/>
              </w:rPr>
              <w:t>/</w:t>
            </w:r>
            <w:proofErr w:type="spellStart"/>
            <w:r w:rsidRPr="00D7698F">
              <w:rPr>
                <w:color w:val="C00000"/>
                <w:sz w:val="20"/>
              </w:rPr>
              <w:t>eNB</w:t>
            </w:r>
            <w:proofErr w:type="spellEnd"/>
          </w:p>
          <w:p w14:paraId="4E9D949F" w14:textId="77777777" w:rsidR="00133DBE" w:rsidRPr="00D7698F" w:rsidRDefault="00133DBE" w:rsidP="00133DBE">
            <w:pPr>
              <w:pStyle w:val="3GPPAgreements"/>
              <w:ind w:left="0" w:firstLine="0"/>
              <w:rPr>
                <w:color w:val="C00000"/>
                <w:sz w:val="20"/>
              </w:rPr>
            </w:pPr>
            <w:r w:rsidRPr="00D7698F">
              <w:rPr>
                <w:color w:val="C00000"/>
                <w:sz w:val="20"/>
              </w:rPr>
              <w:t xml:space="preserve">P5: UE indirectly synchronized to </w:t>
            </w:r>
            <w:proofErr w:type="spellStart"/>
            <w:r w:rsidRPr="00D7698F">
              <w:rPr>
                <w:color w:val="C00000"/>
                <w:sz w:val="20"/>
              </w:rPr>
              <w:t>gNB</w:t>
            </w:r>
            <w:proofErr w:type="spellEnd"/>
            <w:r w:rsidRPr="00D7698F">
              <w:rPr>
                <w:color w:val="C00000"/>
                <w:sz w:val="20"/>
              </w:rPr>
              <w:t>/</w:t>
            </w:r>
            <w:proofErr w:type="spellStart"/>
            <w:r w:rsidRPr="00D7698F">
              <w:rPr>
                <w:color w:val="C00000"/>
                <w:sz w:val="20"/>
              </w:rPr>
              <w:t>eNB</w:t>
            </w:r>
            <w:proofErr w:type="spellEnd"/>
          </w:p>
          <w:p w14:paraId="0E5B6F6E" w14:textId="77777777" w:rsidR="00133DBE" w:rsidRPr="00D7698F" w:rsidRDefault="002149B0" w:rsidP="00133DBE">
            <w:pPr>
              <w:pStyle w:val="3GPPAgreements"/>
              <w:ind w:left="0" w:firstLine="0"/>
            </w:pPr>
            <w:r w:rsidRPr="00D7698F">
              <w:rPr>
                <w:color w:val="C00000"/>
                <w:sz w:val="20"/>
              </w:rPr>
              <w:t>P6: the remaining UEs have the lowest priority</w:t>
            </w:r>
          </w:p>
        </w:tc>
        <w:tc>
          <w:tcPr>
            <w:tcW w:w="5245" w:type="dxa"/>
            <w:shd w:val="clear" w:color="auto" w:fill="auto"/>
            <w:tcMar>
              <w:top w:w="15" w:type="dxa"/>
              <w:left w:w="108" w:type="dxa"/>
              <w:bottom w:w="0" w:type="dxa"/>
              <w:right w:w="108" w:type="dxa"/>
            </w:tcMar>
            <w:vAlign w:val="center"/>
          </w:tcPr>
          <w:p w14:paraId="64CE965E" w14:textId="77777777" w:rsidR="00133DBE" w:rsidRPr="00D7698F" w:rsidRDefault="00133DBE" w:rsidP="004E1C27">
            <w:pPr>
              <w:pStyle w:val="3GPPAgreements"/>
              <w:ind w:left="0" w:firstLine="0"/>
              <w:rPr>
                <w:sz w:val="20"/>
              </w:rPr>
            </w:pPr>
            <w:r w:rsidRPr="00D7698F">
              <w:rPr>
                <w:sz w:val="20"/>
              </w:rPr>
              <w:t xml:space="preserve">P0: </w:t>
            </w:r>
            <w:proofErr w:type="spellStart"/>
            <w:r w:rsidRPr="00D7698F">
              <w:rPr>
                <w:sz w:val="20"/>
              </w:rPr>
              <w:t>gNB</w:t>
            </w:r>
            <w:proofErr w:type="spellEnd"/>
            <w:r w:rsidRPr="00D7698F">
              <w:rPr>
                <w:sz w:val="20"/>
              </w:rPr>
              <w:t>/</w:t>
            </w:r>
            <w:proofErr w:type="spellStart"/>
            <w:r w:rsidRPr="00D7698F">
              <w:rPr>
                <w:sz w:val="20"/>
              </w:rPr>
              <w:t>eNB</w:t>
            </w:r>
            <w:proofErr w:type="spellEnd"/>
          </w:p>
          <w:p w14:paraId="646B71F5" w14:textId="77777777" w:rsidR="00133DBE" w:rsidRPr="00D7698F" w:rsidRDefault="00133DBE" w:rsidP="004E1C27">
            <w:pPr>
              <w:pStyle w:val="3GPPAgreements"/>
              <w:ind w:left="0" w:firstLine="0"/>
              <w:rPr>
                <w:sz w:val="20"/>
              </w:rPr>
            </w:pPr>
            <w:r w:rsidRPr="00D7698F">
              <w:rPr>
                <w:sz w:val="20"/>
              </w:rPr>
              <w:t xml:space="preserve">P1: UE directly synchronized to </w:t>
            </w:r>
            <w:proofErr w:type="spellStart"/>
            <w:r w:rsidRPr="00D7698F">
              <w:rPr>
                <w:sz w:val="20"/>
              </w:rPr>
              <w:t>gNB</w:t>
            </w:r>
            <w:proofErr w:type="spellEnd"/>
            <w:r w:rsidRPr="00D7698F">
              <w:rPr>
                <w:sz w:val="20"/>
              </w:rPr>
              <w:t>/</w:t>
            </w:r>
            <w:proofErr w:type="spellStart"/>
            <w:r w:rsidRPr="00D7698F">
              <w:rPr>
                <w:sz w:val="20"/>
              </w:rPr>
              <w:t>eNB</w:t>
            </w:r>
            <w:proofErr w:type="spellEnd"/>
          </w:p>
          <w:p w14:paraId="08FFADBB" w14:textId="77777777" w:rsidR="00133DBE" w:rsidRPr="00D7698F" w:rsidRDefault="00133DBE" w:rsidP="004E1C27">
            <w:pPr>
              <w:pStyle w:val="3GPPAgreements"/>
              <w:ind w:left="0" w:firstLine="0"/>
              <w:rPr>
                <w:sz w:val="20"/>
              </w:rPr>
            </w:pPr>
            <w:r w:rsidRPr="00D7698F">
              <w:rPr>
                <w:sz w:val="20"/>
              </w:rPr>
              <w:t xml:space="preserve">P2: UE indirectly synchronized to </w:t>
            </w:r>
            <w:proofErr w:type="spellStart"/>
            <w:r w:rsidRPr="00D7698F">
              <w:rPr>
                <w:sz w:val="20"/>
              </w:rPr>
              <w:t>gNB</w:t>
            </w:r>
            <w:proofErr w:type="spellEnd"/>
            <w:r w:rsidRPr="00D7698F">
              <w:rPr>
                <w:sz w:val="20"/>
              </w:rPr>
              <w:t>/</w:t>
            </w:r>
            <w:proofErr w:type="spellStart"/>
            <w:r w:rsidRPr="00D7698F">
              <w:rPr>
                <w:sz w:val="20"/>
              </w:rPr>
              <w:t>eNB</w:t>
            </w:r>
            <w:proofErr w:type="spellEnd"/>
          </w:p>
          <w:p w14:paraId="53B89DB9" w14:textId="77777777" w:rsidR="00133DBE" w:rsidRPr="00D7698F" w:rsidRDefault="00133DBE" w:rsidP="004E1C27">
            <w:pPr>
              <w:pStyle w:val="3GPPAgreements"/>
              <w:ind w:left="0" w:firstLine="0"/>
              <w:rPr>
                <w:sz w:val="20"/>
              </w:rPr>
            </w:pPr>
            <w:r w:rsidRPr="00D7698F">
              <w:rPr>
                <w:sz w:val="20"/>
              </w:rPr>
              <w:t>P3: GNSS</w:t>
            </w:r>
          </w:p>
          <w:p w14:paraId="6C87A449" w14:textId="77777777" w:rsidR="00133DBE" w:rsidRPr="00D7698F" w:rsidRDefault="00133DBE" w:rsidP="004E1C27">
            <w:pPr>
              <w:pStyle w:val="3GPPAgreements"/>
              <w:ind w:left="0" w:firstLine="0"/>
              <w:rPr>
                <w:sz w:val="20"/>
              </w:rPr>
            </w:pPr>
            <w:r w:rsidRPr="00D7698F">
              <w:rPr>
                <w:sz w:val="20"/>
              </w:rPr>
              <w:t>P4: UE directly synchronized to GNSS</w:t>
            </w:r>
          </w:p>
          <w:p w14:paraId="2AB67BCF" w14:textId="77777777" w:rsidR="00133DBE" w:rsidRPr="00D7698F" w:rsidRDefault="00133DBE" w:rsidP="004E1C27">
            <w:pPr>
              <w:pStyle w:val="3GPPAgreements"/>
              <w:ind w:left="0" w:firstLine="0"/>
              <w:rPr>
                <w:sz w:val="20"/>
              </w:rPr>
            </w:pPr>
            <w:r w:rsidRPr="00D7698F">
              <w:rPr>
                <w:sz w:val="20"/>
              </w:rPr>
              <w:t>P5: UE indirectly synchronized to GNSS</w:t>
            </w:r>
          </w:p>
          <w:p w14:paraId="35B86E45" w14:textId="77777777" w:rsidR="00133DBE" w:rsidRPr="00D7698F" w:rsidRDefault="00133DBE" w:rsidP="004E1C27">
            <w:pPr>
              <w:pStyle w:val="3GPPAgreements"/>
              <w:ind w:left="0" w:firstLine="0"/>
            </w:pPr>
            <w:r w:rsidRPr="00D7698F">
              <w:rPr>
                <w:sz w:val="20"/>
              </w:rPr>
              <w:t>P6: the remaining UEs have the lowest priority</w:t>
            </w:r>
          </w:p>
        </w:tc>
      </w:tr>
    </w:tbl>
    <w:p w14:paraId="4B701315" w14:textId="77777777" w:rsidR="00133DBE" w:rsidRPr="00D7698F" w:rsidRDefault="00133DBE" w:rsidP="00E41D2E">
      <w:pPr>
        <w:pStyle w:val="3GPPText"/>
      </w:pPr>
    </w:p>
    <w:p w14:paraId="2598FBE6" w14:textId="77777777" w:rsidR="00E41D2E" w:rsidRPr="00D7698F" w:rsidRDefault="00E41D2E" w:rsidP="00E41D2E">
      <w:pPr>
        <w:pStyle w:val="3GPPText"/>
        <w:numPr>
          <w:ilvl w:val="0"/>
          <w:numId w:val="10"/>
        </w:numPr>
      </w:pPr>
    </w:p>
    <w:p w14:paraId="79047646" w14:textId="438477C9" w:rsidR="00E41D2E" w:rsidRPr="00D7698F" w:rsidRDefault="002149B0" w:rsidP="00E41D2E">
      <w:pPr>
        <w:pStyle w:val="3GPPText"/>
        <w:numPr>
          <w:ilvl w:val="1"/>
          <w:numId w:val="10"/>
        </w:numPr>
        <w:rPr>
          <w:b/>
        </w:rPr>
      </w:pPr>
      <w:r w:rsidRPr="00D7698F">
        <w:rPr>
          <w:b/>
        </w:rPr>
        <w:t xml:space="preserve">Agree on </w:t>
      </w:r>
      <w:proofErr w:type="spellStart"/>
      <w:r w:rsidRPr="00D7698F">
        <w:rPr>
          <w:b/>
        </w:rPr>
        <w:t>sidelink</w:t>
      </w:r>
      <w:proofErr w:type="spellEnd"/>
      <w:r w:rsidRPr="00D7698F">
        <w:rPr>
          <w:b/>
        </w:rPr>
        <w:t xml:space="preserve"> synchronization source priorities for NR V2X communication as defined in </w:t>
      </w:r>
      <w:r w:rsidRPr="00D7698F">
        <w:rPr>
          <w:b/>
        </w:rPr>
        <w:fldChar w:fldCharType="begin"/>
      </w:r>
      <w:r w:rsidRPr="00D7698F">
        <w:rPr>
          <w:b/>
        </w:rPr>
        <w:instrText xml:space="preserve"> REF _Ref5028388 \h  \* MERGEFORMAT </w:instrText>
      </w:r>
      <w:r w:rsidRPr="00D7698F">
        <w:rPr>
          <w:b/>
        </w:rPr>
      </w:r>
      <w:r w:rsidRPr="00D7698F">
        <w:rPr>
          <w:b/>
        </w:rPr>
        <w:fldChar w:fldCharType="separate"/>
      </w:r>
      <w:r w:rsidR="007213BA" w:rsidRPr="007213BA">
        <w:rPr>
          <w:b/>
        </w:rPr>
        <w:t>Table 2</w:t>
      </w:r>
      <w:r w:rsidRPr="00D7698F">
        <w:rPr>
          <w:b/>
        </w:rPr>
        <w:fldChar w:fldCharType="end"/>
      </w:r>
    </w:p>
    <w:p w14:paraId="3B3A65D3" w14:textId="77777777" w:rsidR="00E41D2E" w:rsidRPr="00E41D2E" w:rsidRDefault="00E41D2E" w:rsidP="00E41D2E">
      <w:pPr>
        <w:pStyle w:val="3GPPText"/>
      </w:pPr>
    </w:p>
    <w:p w14:paraId="4A611602" w14:textId="77777777" w:rsidR="00C3791C" w:rsidRDefault="006819AA" w:rsidP="00064EEE">
      <w:pPr>
        <w:pStyle w:val="3GPPH3"/>
        <w:tabs>
          <w:tab w:val="clear" w:pos="284"/>
          <w:tab w:val="num" w:pos="0"/>
        </w:tabs>
        <w:ind w:left="0"/>
      </w:pPr>
      <w:r>
        <w:t xml:space="preserve">Initial </w:t>
      </w:r>
      <w:proofErr w:type="spellStart"/>
      <w:r>
        <w:t>Sidelink</w:t>
      </w:r>
      <w:proofErr w:type="spellEnd"/>
      <w:r>
        <w:t xml:space="preserve"> </w:t>
      </w:r>
      <w:r w:rsidR="00C3791C">
        <w:t xml:space="preserve">Synchronization </w:t>
      </w:r>
      <w:r>
        <w:t>and Communication</w:t>
      </w:r>
    </w:p>
    <w:p w14:paraId="09963A13" w14:textId="00894D88" w:rsidR="006819AA" w:rsidRPr="00D7698F" w:rsidRDefault="006819AA" w:rsidP="00821AFF">
      <w:pPr>
        <w:pStyle w:val="3GPPText"/>
      </w:pPr>
      <w:r w:rsidRPr="00D7698F">
        <w:rPr>
          <w:lang w:val="en-GB"/>
        </w:rPr>
        <w:t xml:space="preserve">Considering that search time of different </w:t>
      </w:r>
      <w:proofErr w:type="spellStart"/>
      <w:r w:rsidRPr="00D7698F">
        <w:rPr>
          <w:lang w:val="en-GB"/>
        </w:rPr>
        <w:t>sidelink</w:t>
      </w:r>
      <w:proofErr w:type="spellEnd"/>
      <w:r w:rsidRPr="00D7698F">
        <w:rPr>
          <w:lang w:val="en-GB"/>
        </w:rPr>
        <w:t xml:space="preserve"> synchronization sources may </w:t>
      </w:r>
      <w:r w:rsidR="00755B70" w:rsidRPr="00D7698F">
        <w:rPr>
          <w:lang w:val="en-GB"/>
        </w:rPr>
        <w:t xml:space="preserve">be </w:t>
      </w:r>
      <w:r w:rsidRPr="00D7698F">
        <w:rPr>
          <w:lang w:val="en-GB"/>
        </w:rPr>
        <w:t xml:space="preserve">different, the initial </w:t>
      </w:r>
      <w:proofErr w:type="spellStart"/>
      <w:r w:rsidRPr="00D7698F">
        <w:rPr>
          <w:lang w:val="en-GB"/>
        </w:rPr>
        <w:t>sidelink</w:t>
      </w:r>
      <w:proofErr w:type="spellEnd"/>
      <w:r w:rsidRPr="00D7698F">
        <w:rPr>
          <w:lang w:val="en-GB"/>
        </w:rPr>
        <w:t xml:space="preserve"> synchronization process may take a long time if UE is supposed to respect synchronization source priority rules for the synchronization search procedure. </w:t>
      </w:r>
      <w:r w:rsidRPr="00D7698F">
        <w:t xml:space="preserve">The synchronization source selection rules should not impose unnecessary latency on </w:t>
      </w:r>
      <w:proofErr w:type="spellStart"/>
      <w:r w:rsidRPr="00D7698F">
        <w:t>sidelink</w:t>
      </w:r>
      <w:proofErr w:type="spellEnd"/>
      <w:r w:rsidRPr="00D7698F">
        <w:t xml:space="preserve"> communication during initial </w:t>
      </w:r>
      <w:proofErr w:type="spellStart"/>
      <w:r w:rsidRPr="00D7698F">
        <w:t>sidelink</w:t>
      </w:r>
      <w:proofErr w:type="spellEnd"/>
      <w:r w:rsidRPr="00D7698F">
        <w:t xml:space="preserve"> synchronization process. UE should be able to start communication once it detects any of valid </w:t>
      </w:r>
      <w:proofErr w:type="spellStart"/>
      <w:r w:rsidRPr="00D7698F">
        <w:t>sidelink</w:t>
      </w:r>
      <w:proofErr w:type="spellEnd"/>
      <w:r w:rsidRPr="00D7698F">
        <w:t xml:space="preserve"> synchronization sources while continue search for higher priority sync sources.</w:t>
      </w:r>
    </w:p>
    <w:p w14:paraId="633E9B3B" w14:textId="77777777" w:rsidR="006819AA" w:rsidRPr="00D7698F" w:rsidRDefault="006819AA" w:rsidP="006819AA">
      <w:pPr>
        <w:pStyle w:val="3GPPText"/>
      </w:pPr>
    </w:p>
    <w:p w14:paraId="73D60657" w14:textId="77777777" w:rsidR="006819AA" w:rsidRPr="00D7698F" w:rsidRDefault="006819AA" w:rsidP="006819AA">
      <w:pPr>
        <w:pStyle w:val="3GPPText"/>
        <w:numPr>
          <w:ilvl w:val="0"/>
          <w:numId w:val="10"/>
        </w:numPr>
      </w:pPr>
    </w:p>
    <w:p w14:paraId="74BE24A0" w14:textId="77777777" w:rsidR="006819AA" w:rsidRPr="00D7698F" w:rsidRDefault="00564421" w:rsidP="006819AA">
      <w:pPr>
        <w:pStyle w:val="3GPPText"/>
        <w:numPr>
          <w:ilvl w:val="1"/>
          <w:numId w:val="10"/>
        </w:numPr>
        <w:rPr>
          <w:b/>
        </w:rPr>
      </w:pPr>
      <w:r w:rsidRPr="00D7698F">
        <w:rPr>
          <w:b/>
        </w:rPr>
        <w:t>N</w:t>
      </w:r>
      <w:r w:rsidR="006819AA" w:rsidRPr="00D7698F">
        <w:rPr>
          <w:b/>
        </w:rPr>
        <w:t xml:space="preserve">o priority order </w:t>
      </w:r>
      <w:r w:rsidR="008B11BB" w:rsidRPr="00D7698F">
        <w:rPr>
          <w:b/>
        </w:rPr>
        <w:t xml:space="preserve">is </w:t>
      </w:r>
      <w:r w:rsidR="006819AA" w:rsidRPr="00D7698F">
        <w:rPr>
          <w:b/>
        </w:rPr>
        <w:t xml:space="preserve">defined </w:t>
      </w:r>
      <w:r w:rsidRPr="00D7698F">
        <w:rPr>
          <w:b/>
        </w:rPr>
        <w:t>for</w:t>
      </w:r>
      <w:r w:rsidR="006819AA" w:rsidRPr="00D7698F">
        <w:rPr>
          <w:b/>
        </w:rPr>
        <w:t xml:space="preserve"> initial NR V2X </w:t>
      </w:r>
      <w:proofErr w:type="spellStart"/>
      <w:r w:rsidR="006819AA" w:rsidRPr="00D7698F">
        <w:rPr>
          <w:b/>
        </w:rPr>
        <w:t>sidelink</w:t>
      </w:r>
      <w:proofErr w:type="spellEnd"/>
      <w:r w:rsidR="006819AA" w:rsidRPr="00D7698F">
        <w:rPr>
          <w:b/>
        </w:rPr>
        <w:t xml:space="preserve"> synchronization</w:t>
      </w:r>
    </w:p>
    <w:p w14:paraId="3D8FF30E" w14:textId="77777777" w:rsidR="00564421" w:rsidRPr="00D7698F" w:rsidRDefault="00564421" w:rsidP="00564421">
      <w:pPr>
        <w:pStyle w:val="3GPPText"/>
        <w:numPr>
          <w:ilvl w:val="1"/>
          <w:numId w:val="10"/>
        </w:numPr>
        <w:rPr>
          <w:b/>
        </w:rPr>
      </w:pPr>
      <w:r w:rsidRPr="00D7698F">
        <w:rPr>
          <w:b/>
        </w:rPr>
        <w:tab/>
        <w:t xml:space="preserve">UE can trigger </w:t>
      </w:r>
      <w:proofErr w:type="spellStart"/>
      <w:r w:rsidRPr="00D7698F">
        <w:rPr>
          <w:b/>
        </w:rPr>
        <w:t>sidelink</w:t>
      </w:r>
      <w:proofErr w:type="spellEnd"/>
      <w:r w:rsidRPr="00D7698F">
        <w:rPr>
          <w:b/>
        </w:rPr>
        <w:t xml:space="preserve"> communication </w:t>
      </w:r>
      <w:r w:rsidR="00252465" w:rsidRPr="00D7698F">
        <w:rPr>
          <w:b/>
        </w:rPr>
        <w:t xml:space="preserve">once it has acquired any of valid </w:t>
      </w:r>
      <w:proofErr w:type="spellStart"/>
      <w:r w:rsidR="00252465" w:rsidRPr="00D7698F">
        <w:rPr>
          <w:b/>
        </w:rPr>
        <w:t>sidelink</w:t>
      </w:r>
      <w:proofErr w:type="spellEnd"/>
      <w:r w:rsidR="00252465" w:rsidRPr="00D7698F">
        <w:rPr>
          <w:b/>
        </w:rPr>
        <w:t xml:space="preserve"> synchronization sources</w:t>
      </w:r>
      <w:r w:rsidR="008B11BB" w:rsidRPr="00D7698F">
        <w:rPr>
          <w:b/>
        </w:rPr>
        <w:t>, while continuing search for higher priority sync sources</w:t>
      </w:r>
      <w:r w:rsidR="005B0822" w:rsidRPr="00D7698F">
        <w:rPr>
          <w:b/>
        </w:rPr>
        <w:t xml:space="preserve"> during initial sync</w:t>
      </w:r>
      <w:r w:rsidR="00B62CF9" w:rsidRPr="00D7698F">
        <w:rPr>
          <w:b/>
        </w:rPr>
        <w:t>hronization</w:t>
      </w:r>
      <w:r w:rsidR="005B0822" w:rsidRPr="00D7698F">
        <w:rPr>
          <w:b/>
        </w:rPr>
        <w:t xml:space="preserve"> process</w:t>
      </w:r>
    </w:p>
    <w:p w14:paraId="566C2D56" w14:textId="77777777" w:rsidR="006376F4" w:rsidRPr="00BC578A" w:rsidRDefault="006376F4" w:rsidP="003309EE">
      <w:pPr>
        <w:pStyle w:val="3GPPAgreements"/>
        <w:numPr>
          <w:ilvl w:val="0"/>
          <w:numId w:val="0"/>
        </w:numPr>
        <w:ind w:left="284" w:hanging="284"/>
      </w:pPr>
    </w:p>
    <w:p w14:paraId="0F142080" w14:textId="77777777" w:rsidR="003309EE" w:rsidRDefault="006376F4" w:rsidP="006376F4">
      <w:pPr>
        <w:pStyle w:val="3GPPAgreements"/>
        <w:numPr>
          <w:ilvl w:val="0"/>
          <w:numId w:val="0"/>
        </w:numPr>
      </w:pPr>
      <w:r w:rsidRPr="00D7698F">
        <w:t xml:space="preserve">In order to trigger </w:t>
      </w:r>
      <w:proofErr w:type="spellStart"/>
      <w:r w:rsidRPr="00D7698F">
        <w:t>sidelink</w:t>
      </w:r>
      <w:proofErr w:type="spellEnd"/>
      <w:r w:rsidRPr="00D7698F">
        <w:t xml:space="preserve"> communication, UE that has acquired sync should be aware on </w:t>
      </w:r>
      <w:proofErr w:type="spellStart"/>
      <w:r w:rsidRPr="00D7698F">
        <w:t>sidelink</w:t>
      </w:r>
      <w:proofErr w:type="spellEnd"/>
      <w:r w:rsidRPr="00D7698F">
        <w:t xml:space="preserve"> resource configuration. RAN1 need to discuss mechanisms how to check validity of NR V2X </w:t>
      </w:r>
      <w:proofErr w:type="spellStart"/>
      <w:r w:rsidRPr="00D7698F">
        <w:t>sidelink</w:t>
      </w:r>
      <w:proofErr w:type="spellEnd"/>
      <w:r w:rsidRPr="00D7698F">
        <w:t xml:space="preserve"> resource configuration or use some predefined resource configuration for </w:t>
      </w:r>
      <w:proofErr w:type="spellStart"/>
      <w:r w:rsidRPr="00D7698F">
        <w:t>sidelink</w:t>
      </w:r>
      <w:proofErr w:type="spellEnd"/>
      <w:r w:rsidRPr="00D7698F">
        <w:t xml:space="preserve"> transmission in similar cases.</w:t>
      </w:r>
    </w:p>
    <w:p w14:paraId="122F8354" w14:textId="77777777" w:rsidR="006376F4" w:rsidRDefault="006376F4" w:rsidP="003309EE">
      <w:pPr>
        <w:pStyle w:val="3GPPAgreements"/>
        <w:numPr>
          <w:ilvl w:val="0"/>
          <w:numId w:val="0"/>
        </w:numPr>
        <w:ind w:left="284" w:hanging="284"/>
      </w:pPr>
    </w:p>
    <w:p w14:paraId="43CDE32A" w14:textId="77777777" w:rsidR="00EA41FD" w:rsidRDefault="00E2452A" w:rsidP="00064EEE">
      <w:pPr>
        <w:pStyle w:val="3GPPH3"/>
        <w:tabs>
          <w:tab w:val="clear" w:pos="284"/>
          <w:tab w:val="num" w:pos="0"/>
        </w:tabs>
        <w:ind w:left="0"/>
      </w:pPr>
      <w:r w:rsidRPr="00E2452A">
        <w:t xml:space="preserve">Consideration on </w:t>
      </w:r>
      <w:proofErr w:type="spellStart"/>
      <w:r w:rsidRPr="00E2452A">
        <w:t>eNB</w:t>
      </w:r>
      <w:proofErr w:type="spellEnd"/>
      <w:r w:rsidRPr="00E2452A">
        <w:t xml:space="preserve"> and </w:t>
      </w:r>
      <w:proofErr w:type="spellStart"/>
      <w:r w:rsidRPr="00E2452A">
        <w:t>gNB</w:t>
      </w:r>
      <w:proofErr w:type="spellEnd"/>
      <w:r w:rsidRPr="00E2452A">
        <w:t xml:space="preserve"> </w:t>
      </w:r>
      <w:r w:rsidR="004B6C49">
        <w:t>S</w:t>
      </w:r>
      <w:r w:rsidRPr="00E2452A">
        <w:t xml:space="preserve">ynchronization </w:t>
      </w:r>
      <w:r w:rsidR="004B6C49">
        <w:t>S</w:t>
      </w:r>
      <w:r w:rsidRPr="00E2452A">
        <w:t>ources</w:t>
      </w:r>
    </w:p>
    <w:p w14:paraId="4C909E32" w14:textId="77777777" w:rsidR="004B6C49" w:rsidRPr="00144F52" w:rsidRDefault="00D61FF5" w:rsidP="00144F52">
      <w:pPr>
        <w:pStyle w:val="3GPPText"/>
      </w:pPr>
      <w:r w:rsidRPr="00144F52">
        <w:t xml:space="preserve">The </w:t>
      </w:r>
      <w:proofErr w:type="spellStart"/>
      <w:r w:rsidRPr="00144F52">
        <w:t>eNB</w:t>
      </w:r>
      <w:proofErr w:type="spellEnd"/>
      <w:r w:rsidRPr="00144F52">
        <w:t xml:space="preserve"> and </w:t>
      </w:r>
      <w:proofErr w:type="spellStart"/>
      <w:r w:rsidRPr="00144F52">
        <w:t>gNB</w:t>
      </w:r>
      <w:proofErr w:type="spellEnd"/>
      <w:r w:rsidR="005C1DF0">
        <w:t xml:space="preserve"> are agreed to be used</w:t>
      </w:r>
      <w:r w:rsidRPr="00144F52">
        <w:t xml:space="preserve"> as eV2X sync references represent</w:t>
      </w:r>
      <w:r w:rsidR="005C1DF0">
        <w:t>ing</w:t>
      </w:r>
      <w:r w:rsidRPr="00144F52">
        <w:t xml:space="preserve"> network timing</w:t>
      </w:r>
      <w:r w:rsidR="005C1DF0">
        <w:t xml:space="preserve">. From UE perspective </w:t>
      </w:r>
      <w:r w:rsidRPr="00144F52">
        <w:t>there is no much motivation to prioritize sync source selection</w:t>
      </w:r>
      <w:r w:rsidR="004B6C49" w:rsidRPr="00144F52">
        <w:t xml:space="preserve"> between t</w:t>
      </w:r>
      <w:r w:rsidRPr="00144F52">
        <w:t>hese two sources</w:t>
      </w:r>
      <w:r w:rsidR="004B6C49" w:rsidRPr="00144F52">
        <w:t>. The actual selection of network (</w:t>
      </w:r>
      <w:proofErr w:type="spellStart"/>
      <w:r w:rsidR="004B6C49" w:rsidRPr="00144F52">
        <w:t>eNB</w:t>
      </w:r>
      <w:proofErr w:type="spellEnd"/>
      <w:r w:rsidR="004B6C49" w:rsidRPr="00144F52">
        <w:t>/</w:t>
      </w:r>
      <w:proofErr w:type="spellStart"/>
      <w:r w:rsidR="004B6C49" w:rsidRPr="00144F52">
        <w:t>gNB</w:t>
      </w:r>
      <w:proofErr w:type="spellEnd"/>
      <w:r w:rsidR="004B6C49" w:rsidRPr="00144F52">
        <w:t>) reference can be left up to UE implementation.</w:t>
      </w:r>
    </w:p>
    <w:p w14:paraId="6311B922" w14:textId="77777777" w:rsidR="002D200D" w:rsidRPr="00E2452A" w:rsidRDefault="000B236B" w:rsidP="0019181C">
      <w:pPr>
        <w:pStyle w:val="3GPPAgreements"/>
        <w:ind w:left="284"/>
        <w:rPr>
          <w:lang w:val="en-GB"/>
        </w:rPr>
      </w:pPr>
      <w:r w:rsidRPr="0019181C">
        <w:t>UEs</w:t>
      </w:r>
      <w:r w:rsidRPr="004B6C49">
        <w:rPr>
          <w:lang w:val="en-GB"/>
        </w:rPr>
        <w:t xml:space="preserve"> synchronized to </w:t>
      </w:r>
      <w:proofErr w:type="spellStart"/>
      <w:r w:rsidRPr="004B6C49">
        <w:rPr>
          <w:lang w:val="en-GB"/>
        </w:rPr>
        <w:t>eNBs</w:t>
      </w:r>
      <w:proofErr w:type="spellEnd"/>
      <w:r w:rsidRPr="004B6C49">
        <w:rPr>
          <w:lang w:val="en-GB"/>
        </w:rPr>
        <w:t xml:space="preserve"> follow the same</w:t>
      </w:r>
      <w:r w:rsidR="00E2452A" w:rsidRPr="004B6C49">
        <w:rPr>
          <w:lang w:val="en-GB"/>
        </w:rPr>
        <w:t xml:space="preserve"> synchronization </w:t>
      </w:r>
      <w:proofErr w:type="spellStart"/>
      <w:r w:rsidR="00E2452A" w:rsidRPr="004B6C49">
        <w:rPr>
          <w:lang w:val="en-GB"/>
        </w:rPr>
        <w:t>behavior</w:t>
      </w:r>
      <w:proofErr w:type="spellEnd"/>
      <w:r w:rsidRPr="004B6C49">
        <w:rPr>
          <w:lang w:val="en-GB"/>
        </w:rPr>
        <w:t xml:space="preserve"> as UEs synchronized to</w:t>
      </w:r>
      <w:r w:rsidR="00E2452A" w:rsidRPr="004B6C49">
        <w:rPr>
          <w:lang w:val="en-GB"/>
        </w:rPr>
        <w:t xml:space="preserve"> </w:t>
      </w:r>
      <w:proofErr w:type="spellStart"/>
      <w:r w:rsidRPr="004B6C49">
        <w:rPr>
          <w:lang w:val="en-GB"/>
        </w:rPr>
        <w:t>gNBs</w:t>
      </w:r>
      <w:proofErr w:type="spellEnd"/>
      <w:r w:rsidRPr="004B6C49">
        <w:rPr>
          <w:lang w:val="en-GB"/>
        </w:rPr>
        <w:t xml:space="preserve"> for SLSS/PSBCH </w:t>
      </w:r>
      <w:r w:rsidRPr="004B6C49">
        <w:t>transmission</w:t>
      </w:r>
      <w:r w:rsidRPr="004B6C49">
        <w:rPr>
          <w:lang w:val="en-GB"/>
        </w:rPr>
        <w:t>.</w:t>
      </w:r>
    </w:p>
    <w:p w14:paraId="39F82671" w14:textId="77777777" w:rsidR="00E2452A" w:rsidRPr="0003208F" w:rsidRDefault="00E2452A" w:rsidP="0019181C">
      <w:pPr>
        <w:pStyle w:val="3GPPAgreements"/>
        <w:ind w:left="284"/>
        <w:rPr>
          <w:lang w:val="en-GB"/>
        </w:rPr>
      </w:pPr>
      <w:proofErr w:type="spellStart"/>
      <w:r>
        <w:t>eNBs</w:t>
      </w:r>
      <w:proofErr w:type="spellEnd"/>
      <w:r>
        <w:t xml:space="preserve"> and </w:t>
      </w:r>
      <w:proofErr w:type="spellStart"/>
      <w:r>
        <w:t>gNBs</w:t>
      </w:r>
      <w:proofErr w:type="spellEnd"/>
      <w:r>
        <w:t xml:space="preserve"> have the same level of priority as synchronization sources and their selection can be left up to UE implementation</w:t>
      </w:r>
      <w:r w:rsidR="005C1DF0">
        <w:t>,</w:t>
      </w:r>
      <w:r>
        <w:t xml:space="preserve"> otherwise RSRP criteria can be considered to select </w:t>
      </w:r>
      <w:proofErr w:type="spellStart"/>
      <w:r>
        <w:t>eNB</w:t>
      </w:r>
      <w:proofErr w:type="spellEnd"/>
      <w:r>
        <w:t>/</w:t>
      </w:r>
      <w:proofErr w:type="spellStart"/>
      <w:r>
        <w:t>gNB</w:t>
      </w:r>
      <w:proofErr w:type="spellEnd"/>
      <w:r>
        <w:t xml:space="preserve"> synchronization source</w:t>
      </w:r>
    </w:p>
    <w:p w14:paraId="7FE795C3" w14:textId="77777777" w:rsidR="005C1DF0" w:rsidRPr="00E2452A" w:rsidRDefault="005C1DF0" w:rsidP="0003208F">
      <w:pPr>
        <w:pStyle w:val="3GPPText"/>
      </w:pPr>
    </w:p>
    <w:p w14:paraId="72695C70" w14:textId="77777777" w:rsidR="004B6C49" w:rsidRDefault="004B6C49" w:rsidP="00E333D2">
      <w:pPr>
        <w:pStyle w:val="3GPPText"/>
        <w:numPr>
          <w:ilvl w:val="0"/>
          <w:numId w:val="10"/>
        </w:numPr>
      </w:pPr>
    </w:p>
    <w:p w14:paraId="4F0C259B" w14:textId="77777777" w:rsidR="004B6C49" w:rsidRDefault="004B6C49" w:rsidP="00E333D2">
      <w:pPr>
        <w:pStyle w:val="3GPPText"/>
        <w:numPr>
          <w:ilvl w:val="1"/>
          <w:numId w:val="10"/>
        </w:numPr>
        <w:rPr>
          <w:b/>
        </w:rPr>
      </w:pPr>
      <w:proofErr w:type="spellStart"/>
      <w:r w:rsidRPr="00184EA7">
        <w:rPr>
          <w:b/>
        </w:rPr>
        <w:t>eNB</w:t>
      </w:r>
      <w:r>
        <w:rPr>
          <w:b/>
        </w:rPr>
        <w:t>s</w:t>
      </w:r>
      <w:proofErr w:type="spellEnd"/>
      <w:r w:rsidRPr="00184EA7">
        <w:rPr>
          <w:b/>
        </w:rPr>
        <w:t xml:space="preserve"> and </w:t>
      </w:r>
      <w:proofErr w:type="spellStart"/>
      <w:r w:rsidRPr="00184EA7">
        <w:rPr>
          <w:b/>
        </w:rPr>
        <w:t>gNB</w:t>
      </w:r>
      <w:r>
        <w:rPr>
          <w:b/>
        </w:rPr>
        <w:t>s</w:t>
      </w:r>
      <w:proofErr w:type="spellEnd"/>
      <w:r w:rsidRPr="00184EA7">
        <w:rPr>
          <w:b/>
        </w:rPr>
        <w:t xml:space="preserve"> have equal priority </w:t>
      </w:r>
      <w:r>
        <w:rPr>
          <w:b/>
        </w:rPr>
        <w:t xml:space="preserve">in terms of </w:t>
      </w:r>
      <w:proofErr w:type="spellStart"/>
      <w:r>
        <w:rPr>
          <w:b/>
        </w:rPr>
        <w:t>sidelink</w:t>
      </w:r>
      <w:proofErr w:type="spellEnd"/>
      <w:r>
        <w:rPr>
          <w:b/>
        </w:rPr>
        <w:t xml:space="preserve"> </w:t>
      </w:r>
      <w:r w:rsidRPr="00184EA7">
        <w:rPr>
          <w:b/>
        </w:rPr>
        <w:t>synchronization reference</w:t>
      </w:r>
    </w:p>
    <w:p w14:paraId="200B7AF6" w14:textId="77777777" w:rsidR="004B6C49" w:rsidRDefault="004B6C49" w:rsidP="00E333D2">
      <w:pPr>
        <w:pStyle w:val="3GPPText"/>
        <w:numPr>
          <w:ilvl w:val="2"/>
          <w:numId w:val="10"/>
        </w:numPr>
        <w:rPr>
          <w:b/>
        </w:rPr>
      </w:pPr>
      <w:r>
        <w:rPr>
          <w:b/>
        </w:rPr>
        <w:lastRenderedPageBreak/>
        <w:t>Up to UE implementation which reference (</w:t>
      </w:r>
      <w:proofErr w:type="spellStart"/>
      <w:r>
        <w:rPr>
          <w:b/>
        </w:rPr>
        <w:t>eNB</w:t>
      </w:r>
      <w:proofErr w:type="spellEnd"/>
      <w:r>
        <w:rPr>
          <w:b/>
        </w:rPr>
        <w:t xml:space="preserve"> or </w:t>
      </w:r>
      <w:proofErr w:type="spellStart"/>
      <w:r>
        <w:rPr>
          <w:b/>
        </w:rPr>
        <w:t>gNB</w:t>
      </w:r>
      <w:proofErr w:type="spellEnd"/>
      <w:r>
        <w:rPr>
          <w:b/>
        </w:rPr>
        <w:t xml:space="preserve">) to use for NR or LTE </w:t>
      </w:r>
      <w:proofErr w:type="spellStart"/>
      <w:r>
        <w:rPr>
          <w:b/>
        </w:rPr>
        <w:t>sidelink</w:t>
      </w:r>
      <w:proofErr w:type="spellEnd"/>
      <w:r>
        <w:rPr>
          <w:b/>
        </w:rPr>
        <w:t xml:space="preserve"> synchronization</w:t>
      </w:r>
    </w:p>
    <w:p w14:paraId="7378E610" w14:textId="77777777" w:rsidR="004E3D3F" w:rsidRDefault="004E3D3F" w:rsidP="004E3D3F">
      <w:pPr>
        <w:pStyle w:val="3GPPText"/>
      </w:pPr>
    </w:p>
    <w:p w14:paraId="001EE495" w14:textId="77777777" w:rsidR="00AE7912" w:rsidRPr="00D7698F" w:rsidRDefault="00D3078D" w:rsidP="00BE5EE5">
      <w:pPr>
        <w:pStyle w:val="3GPPH2"/>
      </w:pPr>
      <w:proofErr w:type="spellStart"/>
      <w:r w:rsidRPr="00D7698F">
        <w:t>Sidelink</w:t>
      </w:r>
      <w:proofErr w:type="spellEnd"/>
      <w:r w:rsidRPr="00D7698F">
        <w:t xml:space="preserve"> </w:t>
      </w:r>
      <w:r w:rsidR="00C3791C" w:rsidRPr="00D7698F">
        <w:t>Synchronization Signals and Channel</w:t>
      </w:r>
    </w:p>
    <w:p w14:paraId="3C33E9D7" w14:textId="77777777" w:rsidR="00FE36A4" w:rsidRPr="00D7698F" w:rsidRDefault="00FE36A4" w:rsidP="00FE36A4">
      <w:pPr>
        <w:pStyle w:val="3GPPText"/>
      </w:pPr>
      <w:r w:rsidRPr="00D7698F">
        <w:t xml:space="preserve">In terms of </w:t>
      </w:r>
      <w:r w:rsidR="00515A9A" w:rsidRPr="00D7698F">
        <w:t xml:space="preserve">SLSS based </w:t>
      </w:r>
      <w:proofErr w:type="spellStart"/>
      <w:r w:rsidRPr="00D7698F">
        <w:t>sidelink</w:t>
      </w:r>
      <w:proofErr w:type="spellEnd"/>
      <w:r w:rsidRPr="00D7698F">
        <w:t xml:space="preserve"> synchronization, </w:t>
      </w:r>
      <w:r w:rsidR="00515A9A" w:rsidRPr="00D7698F">
        <w:t>the first agreement that need to be made is that UE is not expected to blindly search for CP and SCS. The settings of these values are expected to be preconfigured.</w:t>
      </w:r>
    </w:p>
    <w:p w14:paraId="2E9EC269" w14:textId="77777777" w:rsidR="00FE36A4" w:rsidRPr="00D7698F" w:rsidRDefault="00FE36A4" w:rsidP="00FE36A4">
      <w:pPr>
        <w:pStyle w:val="3GPPAgreements"/>
        <w:numPr>
          <w:ilvl w:val="0"/>
          <w:numId w:val="0"/>
        </w:numPr>
        <w:ind w:left="284" w:hanging="284"/>
      </w:pPr>
    </w:p>
    <w:p w14:paraId="1B950E30" w14:textId="77777777" w:rsidR="00FE36A4" w:rsidRPr="00D7698F" w:rsidRDefault="00FE36A4" w:rsidP="00515A9A">
      <w:pPr>
        <w:pStyle w:val="3GPPText"/>
        <w:numPr>
          <w:ilvl w:val="0"/>
          <w:numId w:val="10"/>
        </w:numPr>
      </w:pPr>
    </w:p>
    <w:p w14:paraId="404E0B53" w14:textId="77777777" w:rsidR="00FE36A4" w:rsidRPr="00D7698F" w:rsidRDefault="00515A9A" w:rsidP="00FE36A4">
      <w:pPr>
        <w:pStyle w:val="3GPPAgreements"/>
        <w:numPr>
          <w:ilvl w:val="1"/>
          <w:numId w:val="14"/>
        </w:numPr>
        <w:rPr>
          <w:b/>
        </w:rPr>
      </w:pPr>
      <w:r w:rsidRPr="00D7698F">
        <w:rPr>
          <w:b/>
        </w:rPr>
        <w:t xml:space="preserve">For SLSS based synchronization, </w:t>
      </w:r>
      <w:r w:rsidR="00FE36A4" w:rsidRPr="00D7698F">
        <w:rPr>
          <w:b/>
        </w:rPr>
        <w:t>UE is not expected to blindly detect SCS, Cyclic Prefix</w:t>
      </w:r>
      <w:r w:rsidRPr="00D7698F">
        <w:rPr>
          <w:b/>
        </w:rPr>
        <w:t xml:space="preserve"> to demodulate PSBCH</w:t>
      </w:r>
    </w:p>
    <w:p w14:paraId="0D15385C" w14:textId="77777777" w:rsidR="00515A9A" w:rsidRPr="00D7698F" w:rsidRDefault="00515A9A" w:rsidP="00515A9A">
      <w:pPr>
        <w:pStyle w:val="3GPPAgreements"/>
        <w:numPr>
          <w:ilvl w:val="2"/>
          <w:numId w:val="14"/>
        </w:numPr>
        <w:rPr>
          <w:b/>
        </w:rPr>
      </w:pPr>
      <w:r w:rsidRPr="00D7698F">
        <w:rPr>
          <w:b/>
        </w:rPr>
        <w:t>SCS and CP settings are a part of UE pre-configuration</w:t>
      </w:r>
    </w:p>
    <w:p w14:paraId="021FE6A9" w14:textId="77777777" w:rsidR="00C576EB" w:rsidRPr="0003208F" w:rsidRDefault="00C576EB" w:rsidP="0003208F">
      <w:pPr>
        <w:pStyle w:val="3GPPText"/>
      </w:pPr>
    </w:p>
    <w:p w14:paraId="1CE08E94" w14:textId="77777777" w:rsidR="00C576EB" w:rsidRDefault="00C576EB" w:rsidP="00064EEE">
      <w:pPr>
        <w:pStyle w:val="3GPPH3"/>
        <w:tabs>
          <w:tab w:val="clear" w:pos="284"/>
          <w:tab w:val="num" w:pos="0"/>
        </w:tabs>
        <w:ind w:left="0"/>
      </w:pPr>
      <w:r>
        <w:t xml:space="preserve">Numerology </w:t>
      </w:r>
      <w:r w:rsidR="00515A9A">
        <w:t>C</w:t>
      </w:r>
      <w:r>
        <w:t>onsiderations</w:t>
      </w:r>
    </w:p>
    <w:p w14:paraId="1161C46B" w14:textId="7B393756" w:rsidR="00CE0FC6" w:rsidRPr="005D226E" w:rsidRDefault="00CE0FC6" w:rsidP="005D226E">
      <w:pPr>
        <w:pStyle w:val="3GPPText"/>
      </w:pPr>
      <w:r>
        <w:rPr>
          <w:lang w:val="en-GB"/>
        </w:rPr>
        <w:t>The following agreement was made by RAN1 with respect to period of SSB transmission</w:t>
      </w:r>
    </w:p>
    <w:tbl>
      <w:tblPr>
        <w:tblStyle w:val="TableGrid"/>
        <w:tblW w:w="0" w:type="auto"/>
        <w:tblLook w:val="04A0" w:firstRow="1" w:lastRow="0" w:firstColumn="1" w:lastColumn="0" w:noHBand="0" w:noVBand="1"/>
      </w:tblPr>
      <w:tblGrid>
        <w:gridCol w:w="9962"/>
      </w:tblGrid>
      <w:tr w:rsidR="00737C75" w14:paraId="5BD25A9C" w14:textId="77777777" w:rsidTr="00737C75">
        <w:tc>
          <w:tcPr>
            <w:tcW w:w="9962" w:type="dxa"/>
          </w:tcPr>
          <w:p w14:paraId="63496635" w14:textId="77777777" w:rsidR="00737C75" w:rsidRPr="00127E1A" w:rsidRDefault="00737C75" w:rsidP="00737C75">
            <w:pPr>
              <w:numPr>
                <w:ilvl w:val="0"/>
                <w:numId w:val="11"/>
              </w:numPr>
              <w:spacing w:before="60" w:after="60"/>
              <w:ind w:left="284"/>
              <w:rPr>
                <w:sz w:val="22"/>
                <w:szCs w:val="22"/>
                <w:lang w:val="en-US" w:eastAsia="zh-CN"/>
              </w:rPr>
            </w:pPr>
            <w:r w:rsidRPr="00127E1A">
              <w:rPr>
                <w:sz w:val="22"/>
                <w:szCs w:val="22"/>
                <w:lang w:val="en-US" w:eastAsia="zh-CN"/>
              </w:rPr>
              <w:t>I</w:t>
            </w:r>
            <w:r w:rsidRPr="00127E1A">
              <w:rPr>
                <w:rFonts w:hint="eastAsia"/>
                <w:sz w:val="22"/>
                <w:szCs w:val="22"/>
                <w:lang w:val="en-US" w:eastAsia="zh-CN"/>
              </w:rPr>
              <w:t xml:space="preserve">n NR V2X, from transmitter perspective, the period (P1 in unit of </w:t>
            </w:r>
            <w:proofErr w:type="spellStart"/>
            <w:r w:rsidRPr="00127E1A">
              <w:rPr>
                <w:rFonts w:hint="eastAsia"/>
                <w:sz w:val="22"/>
                <w:szCs w:val="22"/>
                <w:lang w:val="en-US" w:eastAsia="zh-CN"/>
              </w:rPr>
              <w:t>ms</w:t>
            </w:r>
            <w:proofErr w:type="spellEnd"/>
            <w:r w:rsidRPr="00127E1A">
              <w:rPr>
                <w:rFonts w:hint="eastAsia"/>
                <w:sz w:val="22"/>
                <w:szCs w:val="22"/>
                <w:lang w:val="en-US" w:eastAsia="zh-CN"/>
              </w:rPr>
              <w:t>) of S-SSB(s) transmission is the same for all SCS</w:t>
            </w:r>
            <w:r w:rsidRPr="00127E1A">
              <w:rPr>
                <w:sz w:val="22"/>
                <w:szCs w:val="22"/>
                <w:lang w:val="en-US" w:eastAsia="zh-CN"/>
              </w:rPr>
              <w:t>, for further down-selection:</w:t>
            </w:r>
          </w:p>
          <w:p w14:paraId="11E2EB14" w14:textId="51AA6DFE" w:rsidR="00737C75" w:rsidRPr="00127E1A" w:rsidRDefault="00737C75" w:rsidP="00737C75">
            <w:pPr>
              <w:numPr>
                <w:ilvl w:val="1"/>
                <w:numId w:val="16"/>
              </w:numPr>
              <w:spacing w:before="60" w:after="60"/>
              <w:rPr>
                <w:sz w:val="22"/>
                <w:szCs w:val="22"/>
                <w:lang w:val="en-US" w:eastAsia="zh-CN"/>
              </w:rPr>
            </w:pPr>
            <w:r w:rsidRPr="00127E1A">
              <w:rPr>
                <w:rFonts w:hint="eastAsia"/>
                <w:sz w:val="22"/>
                <w:szCs w:val="22"/>
                <w:lang w:val="en-US" w:eastAsia="zh-CN"/>
              </w:rPr>
              <w:t>Alt 1: t</w:t>
            </w:r>
            <w:r w:rsidRPr="00127E1A">
              <w:rPr>
                <w:sz w:val="22"/>
                <w:szCs w:val="22"/>
                <w:lang w:val="en-US" w:eastAsia="zh-CN"/>
              </w:rPr>
              <w:t>he</w:t>
            </w:r>
            <w:r w:rsidRPr="00127E1A">
              <w:rPr>
                <w:rFonts w:hint="eastAsia"/>
                <w:sz w:val="22"/>
                <w:szCs w:val="22"/>
                <w:lang w:val="en-US" w:eastAsia="zh-CN"/>
              </w:rPr>
              <w:t xml:space="preserve"> number of S-SSB(s) transmitted within P1</w:t>
            </w:r>
            <w:r>
              <w:rPr>
                <w:sz w:val="22"/>
                <w:szCs w:val="22"/>
                <w:lang w:val="en-US" w:eastAsia="zh-CN"/>
              </w:rPr>
              <w:t xml:space="preserve"> </w:t>
            </w:r>
            <w:r w:rsidRPr="00127E1A">
              <w:rPr>
                <w:rFonts w:hint="eastAsia"/>
                <w:sz w:val="22"/>
                <w:szCs w:val="22"/>
                <w:lang w:val="en-US" w:eastAsia="zh-CN"/>
              </w:rPr>
              <w:t xml:space="preserve">is </w:t>
            </w:r>
            <w:r w:rsidRPr="00127E1A">
              <w:rPr>
                <w:sz w:val="22"/>
                <w:szCs w:val="22"/>
                <w:lang w:val="en-US" w:eastAsia="zh-CN"/>
              </w:rPr>
              <w:t>(pre-)</w:t>
            </w:r>
            <w:r>
              <w:rPr>
                <w:sz w:val="22"/>
                <w:szCs w:val="22"/>
                <w:lang w:val="en-US" w:eastAsia="zh-CN"/>
              </w:rPr>
              <w:t xml:space="preserve"> </w:t>
            </w:r>
            <w:r w:rsidR="00CE0FC6">
              <w:rPr>
                <w:rFonts w:hint="eastAsia"/>
                <w:sz w:val="22"/>
                <w:szCs w:val="22"/>
                <w:lang w:val="en-US" w:eastAsia="zh-CN"/>
              </w:rPr>
              <w:t>configurable</w:t>
            </w:r>
          </w:p>
          <w:p w14:paraId="4961205A" w14:textId="4E167268" w:rsidR="00737C75" w:rsidRPr="00127E1A" w:rsidRDefault="00737C75" w:rsidP="00737C75">
            <w:pPr>
              <w:numPr>
                <w:ilvl w:val="1"/>
                <w:numId w:val="16"/>
              </w:numPr>
              <w:spacing w:before="60" w:after="60"/>
              <w:rPr>
                <w:sz w:val="22"/>
                <w:szCs w:val="22"/>
                <w:lang w:val="en-US" w:eastAsia="zh-CN"/>
              </w:rPr>
            </w:pPr>
            <w:r w:rsidRPr="00127E1A">
              <w:rPr>
                <w:rFonts w:hint="eastAsia"/>
                <w:sz w:val="22"/>
                <w:szCs w:val="22"/>
                <w:lang w:val="en-US" w:eastAsia="zh-CN"/>
              </w:rPr>
              <w:t>Alt 2: t</w:t>
            </w:r>
            <w:r w:rsidRPr="00127E1A">
              <w:rPr>
                <w:sz w:val="22"/>
                <w:szCs w:val="22"/>
                <w:lang w:val="en-US" w:eastAsia="zh-CN"/>
              </w:rPr>
              <w:t>he</w:t>
            </w:r>
            <w:r w:rsidRPr="00127E1A">
              <w:rPr>
                <w:rFonts w:hint="eastAsia"/>
                <w:sz w:val="22"/>
                <w:szCs w:val="22"/>
                <w:lang w:val="en-US" w:eastAsia="zh-CN"/>
              </w:rPr>
              <w:t xml:space="preserve"> number of S-SSB(s) transmitted is fixed within P1</w:t>
            </w:r>
            <w:r w:rsidRPr="00127E1A">
              <w:rPr>
                <w:sz w:val="22"/>
                <w:szCs w:val="22"/>
                <w:lang w:val="en-US" w:eastAsia="zh-CN"/>
              </w:rPr>
              <w:t xml:space="preserve"> </w:t>
            </w:r>
            <w:r w:rsidR="00CE0FC6">
              <w:rPr>
                <w:rFonts w:hint="eastAsia"/>
                <w:sz w:val="22"/>
                <w:szCs w:val="22"/>
                <w:lang w:val="en-US" w:eastAsia="zh-CN"/>
              </w:rPr>
              <w:t>per SCS</w:t>
            </w:r>
          </w:p>
          <w:p w14:paraId="1FA6C4A3" w14:textId="4E2FE42F" w:rsidR="00737C75" w:rsidRDefault="00737C75" w:rsidP="00737C75">
            <w:pPr>
              <w:numPr>
                <w:ilvl w:val="1"/>
                <w:numId w:val="16"/>
              </w:numPr>
              <w:spacing w:before="60" w:after="60"/>
            </w:pPr>
            <w:r w:rsidRPr="00127E1A">
              <w:rPr>
                <w:rFonts w:hint="eastAsia"/>
                <w:sz w:val="22"/>
                <w:szCs w:val="22"/>
                <w:lang w:val="en-US" w:eastAsia="zh-CN"/>
              </w:rPr>
              <w:t>Alt 3: only one S-SSB for all SCS is transmitted within P1</w:t>
            </w:r>
          </w:p>
        </w:tc>
      </w:tr>
    </w:tbl>
    <w:p w14:paraId="6DCA8B8C" w14:textId="77777777" w:rsidR="00C576EB" w:rsidRPr="0003208F" w:rsidRDefault="00C576EB" w:rsidP="0003208F">
      <w:pPr>
        <w:pStyle w:val="3GPPText"/>
      </w:pPr>
      <w:r>
        <w:t xml:space="preserve">According to the </w:t>
      </w:r>
      <w:r w:rsidR="00D63592">
        <w:t xml:space="preserve">RAN1 </w:t>
      </w:r>
      <w:r>
        <w:t>agreement</w:t>
      </w:r>
      <w:r w:rsidR="00D63592">
        <w:t xml:space="preserve">, </w:t>
      </w:r>
      <w:r w:rsidRPr="00C576EB">
        <w:t xml:space="preserve">S-SSB has </w:t>
      </w:r>
      <w:r w:rsidRPr="0019181C">
        <w:t>the</w:t>
      </w:r>
      <w:r w:rsidRPr="00C576EB">
        <w:t xml:space="preserve"> same numerology as control and data channels for a given carrier</w:t>
      </w:r>
      <w:r>
        <w:t xml:space="preserve">. </w:t>
      </w:r>
      <w:r w:rsidR="00D63592">
        <w:t>T</w:t>
      </w:r>
      <w:r>
        <w:t xml:space="preserve">he same </w:t>
      </w:r>
      <w:r w:rsidRPr="00647166">
        <w:rPr>
          <w:rFonts w:eastAsia="DengXian"/>
        </w:rPr>
        <w:t xml:space="preserve">or better coverage </w:t>
      </w:r>
      <w:r w:rsidR="00AC6E67">
        <w:rPr>
          <w:rFonts w:eastAsia="DengXian"/>
        </w:rPr>
        <w:t xml:space="preserve">as </w:t>
      </w:r>
      <w:r w:rsidRPr="00647166">
        <w:rPr>
          <w:rFonts w:eastAsia="DengXian"/>
        </w:rPr>
        <w:t xml:space="preserve">LTE </w:t>
      </w:r>
      <w:r w:rsidR="005B0822">
        <w:rPr>
          <w:rFonts w:eastAsia="DengXian"/>
        </w:rPr>
        <w:t xml:space="preserve">so far </w:t>
      </w:r>
      <w:r>
        <w:rPr>
          <w:rFonts w:eastAsia="DengXian"/>
        </w:rPr>
        <w:t xml:space="preserve">was agreed </w:t>
      </w:r>
      <w:r w:rsidR="005B0822">
        <w:rPr>
          <w:rFonts w:eastAsia="DengXian"/>
        </w:rPr>
        <w:t xml:space="preserve">only </w:t>
      </w:r>
      <w:r>
        <w:rPr>
          <w:rFonts w:eastAsia="DengXian"/>
        </w:rPr>
        <w:t xml:space="preserve">for </w:t>
      </w:r>
      <w:proofErr w:type="gramStart"/>
      <w:r>
        <w:rPr>
          <w:rFonts w:eastAsia="DengXian"/>
        </w:rPr>
        <w:t>15kHz</w:t>
      </w:r>
      <w:proofErr w:type="gramEnd"/>
      <w:r w:rsidR="00425CEB">
        <w:rPr>
          <w:rFonts w:eastAsia="DengXian"/>
        </w:rPr>
        <w:t xml:space="preserve"> </w:t>
      </w:r>
      <w:r>
        <w:rPr>
          <w:rFonts w:eastAsia="DengXian"/>
        </w:rPr>
        <w:t>SCS</w:t>
      </w:r>
      <w:r w:rsidR="00D63592">
        <w:rPr>
          <w:rFonts w:eastAsia="DengXian"/>
        </w:rPr>
        <w:t xml:space="preserve">, </w:t>
      </w:r>
      <w:r>
        <w:rPr>
          <w:rFonts w:eastAsia="DengXian"/>
        </w:rPr>
        <w:t xml:space="preserve">assuming </w:t>
      </w:r>
      <w:r w:rsidRPr="00647166">
        <w:rPr>
          <w:rFonts w:eastAsia="DengXian"/>
        </w:rPr>
        <w:t xml:space="preserve">the same </w:t>
      </w:r>
      <w:proofErr w:type="spellStart"/>
      <w:r w:rsidRPr="00647166">
        <w:rPr>
          <w:rFonts w:eastAsia="DengXian"/>
        </w:rPr>
        <w:t>Tx</w:t>
      </w:r>
      <w:proofErr w:type="spellEnd"/>
      <w:r w:rsidRPr="00647166">
        <w:rPr>
          <w:rFonts w:eastAsia="DengXian"/>
        </w:rPr>
        <w:t xml:space="preserve">/Rx </w:t>
      </w:r>
      <w:r w:rsidRPr="0003208F">
        <w:rPr>
          <w:rFonts w:eastAsia="DengXian"/>
        </w:rPr>
        <w:t>configuration.</w:t>
      </w:r>
    </w:p>
    <w:p w14:paraId="0E586B28" w14:textId="737904F4" w:rsidR="00CA275F" w:rsidRPr="0003208F" w:rsidRDefault="00D63592" w:rsidP="009128EB">
      <w:pPr>
        <w:pStyle w:val="3GPPText"/>
      </w:pPr>
      <w:r w:rsidRPr="0003208F">
        <w:t xml:space="preserve">For NR-V2X </w:t>
      </w:r>
      <w:r w:rsidR="00425CEB" w:rsidRPr="0003208F">
        <w:t xml:space="preserve">SLSS/PSBCH </w:t>
      </w:r>
      <w:r w:rsidRPr="0003208F">
        <w:t>design</w:t>
      </w:r>
      <w:r w:rsidR="00425CEB" w:rsidRPr="0003208F">
        <w:t xml:space="preserve">, there are two </w:t>
      </w:r>
      <w:r w:rsidR="00B717D8" w:rsidRPr="0003208F">
        <w:t xml:space="preserve">design </w:t>
      </w:r>
      <w:r w:rsidR="00425CEB" w:rsidRPr="0003208F">
        <w:t xml:space="preserve">options possible. The first option </w:t>
      </w:r>
      <w:r w:rsidR="00813775" w:rsidRPr="0003208F">
        <w:t xml:space="preserve">(Option 1) </w:t>
      </w:r>
      <w:r w:rsidR="00425CEB" w:rsidRPr="0003208F">
        <w:t>is to try to achieve the same synchronization coverage independently of SCS</w:t>
      </w:r>
      <w:r w:rsidR="00B05E26" w:rsidRPr="0003208F">
        <w:t>.</w:t>
      </w:r>
      <w:r w:rsidR="00425CEB" w:rsidRPr="0003208F">
        <w:t xml:space="preserve"> </w:t>
      </w:r>
      <w:r w:rsidR="00B05E26" w:rsidRPr="0003208F">
        <w:t xml:space="preserve">In order to keep similar link budget (independently of SCS), the same duration of </w:t>
      </w:r>
      <w:proofErr w:type="spellStart"/>
      <w:r w:rsidR="00B05E26" w:rsidRPr="0003208F">
        <w:t>sidelink</w:t>
      </w:r>
      <w:proofErr w:type="spellEnd"/>
      <w:r w:rsidR="00B05E26" w:rsidRPr="0003208F">
        <w:t xml:space="preserve"> synchronization resource should be used, i.e. 1/2/4 slots for 15/30/60kHz SCS (see </w:t>
      </w:r>
      <w:r w:rsidR="00B05E26" w:rsidRPr="0003208F">
        <w:fldChar w:fldCharType="begin"/>
      </w:r>
      <w:r w:rsidR="00B05E26" w:rsidRPr="0003208F">
        <w:instrText xml:space="preserve"> REF _Ref520747055 \h  \* MERGEFORMAT </w:instrText>
      </w:r>
      <w:r w:rsidR="00B05E26" w:rsidRPr="0003208F">
        <w:fldChar w:fldCharType="separate"/>
      </w:r>
      <w:r w:rsidR="007213BA" w:rsidRPr="00B73C1F">
        <w:t xml:space="preserve">Figure </w:t>
      </w:r>
      <w:r w:rsidR="007213BA">
        <w:t>1</w:t>
      </w:r>
      <w:r w:rsidR="00B05E26" w:rsidRPr="0003208F">
        <w:fldChar w:fldCharType="end"/>
      </w:r>
      <w:r w:rsidR="00B05E26" w:rsidRPr="0003208F">
        <w:t>).</w:t>
      </w:r>
      <w:r w:rsidR="00B05E26" w:rsidRPr="00B73C1F">
        <w:t xml:space="preserve"> </w:t>
      </w:r>
      <w:r w:rsidR="00B05E26" w:rsidRPr="0003208F">
        <w:t>T</w:t>
      </w:r>
      <w:r w:rsidR="00425CEB" w:rsidRPr="0003208F">
        <w:t xml:space="preserve">he second option </w:t>
      </w:r>
      <w:r w:rsidR="00813775" w:rsidRPr="0003208F">
        <w:t xml:space="preserve">(Option 2) </w:t>
      </w:r>
      <w:r w:rsidR="00425CEB" w:rsidRPr="0003208F">
        <w:t xml:space="preserve">is </w:t>
      </w:r>
      <w:r w:rsidR="00813775" w:rsidRPr="0003208F">
        <w:t>to agree on reduc</w:t>
      </w:r>
      <w:r w:rsidR="00B717D8">
        <w:t>ed</w:t>
      </w:r>
      <w:r w:rsidR="00813775" w:rsidRPr="0003208F">
        <w:t xml:space="preserve"> synchronization range with the increase of SCS. </w:t>
      </w:r>
      <w:r w:rsidR="00B05E26" w:rsidRPr="0003208F">
        <w:t>T</w:t>
      </w:r>
      <w:r w:rsidR="00813775" w:rsidRPr="0003208F">
        <w:t xml:space="preserve">he selection b/w two options should depend on the assumption </w:t>
      </w:r>
      <w:r w:rsidR="00B05E26" w:rsidRPr="00B73C1F">
        <w:t xml:space="preserve">for </w:t>
      </w:r>
      <w:r w:rsidR="00813775" w:rsidRPr="0003208F">
        <w:t>data coverage. For instance, if for data transmission the same or similar coverage is targeted independently of SCS (e.g. slot bundling is assumed)</w:t>
      </w:r>
      <w:r w:rsidR="00B05E26" w:rsidRPr="00B73C1F">
        <w:t xml:space="preserve"> then Option 1 should be used, otherwise Option 2 should be preferred</w:t>
      </w:r>
      <w:r w:rsidR="00813775" w:rsidRPr="0003208F">
        <w:t>.</w:t>
      </w:r>
      <w:r w:rsidR="00DF1BEA">
        <w:t xml:space="preserve"> Although slot </w:t>
      </w:r>
      <w:r w:rsidR="00514279">
        <w:t xml:space="preserve">concatenation </w:t>
      </w:r>
      <w:r w:rsidR="00514279">
        <w:fldChar w:fldCharType="begin"/>
      </w:r>
      <w:r w:rsidR="00514279">
        <w:instrText xml:space="preserve"> REF _Ref16867298 \n \h </w:instrText>
      </w:r>
      <w:r w:rsidR="00514279">
        <w:fldChar w:fldCharType="separate"/>
      </w:r>
      <w:r w:rsidR="007213BA">
        <w:t>[3]</w:t>
      </w:r>
      <w:r w:rsidR="00514279">
        <w:fldChar w:fldCharType="end"/>
      </w:r>
      <w:r w:rsidR="00514279">
        <w:t xml:space="preserve"> </w:t>
      </w:r>
      <w:r w:rsidR="00DF1BEA">
        <w:t>can be applied to enable similar PSSCH coverage across different SCS settings, the PSCCH channel design is not so straightforward and therefore Option 2 seems to be a more natural design option with lower specification efforts.</w:t>
      </w:r>
    </w:p>
    <w:p w14:paraId="71138338" w14:textId="77777777" w:rsidR="00330575" w:rsidRPr="00B73C1F" w:rsidRDefault="00393F54" w:rsidP="005B0822">
      <w:pPr>
        <w:pStyle w:val="3GPPText"/>
      </w:pPr>
      <w:r w:rsidRPr="005B0822">
        <w:object w:dxaOrig="13110" w:dyaOrig="2670" w14:anchorId="05557E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pt;height:101.25pt" o:ole="">
            <v:imagedata r:id="rId15" o:title=""/>
          </v:shape>
          <o:OLEObject Type="Embed" ProgID="Visio.Drawing.15" ShapeID="_x0000_i1025" DrawAspect="Content" ObjectID="_1627505368" r:id="rId16"/>
        </w:object>
      </w:r>
    </w:p>
    <w:p w14:paraId="149DE333" w14:textId="77777777" w:rsidR="008D50D8" w:rsidRPr="00B73C1F" w:rsidRDefault="008078DE" w:rsidP="00EB4541">
      <w:pPr>
        <w:pStyle w:val="Caption"/>
        <w:jc w:val="center"/>
      </w:pPr>
      <w:bookmarkStart w:id="3" w:name="_Ref520747055"/>
      <w:r w:rsidRPr="00B73C1F">
        <w:t xml:space="preserve">Figure </w:t>
      </w:r>
      <w:r w:rsidRPr="0003208F">
        <w:fldChar w:fldCharType="begin"/>
      </w:r>
      <w:r w:rsidRPr="00B73C1F">
        <w:instrText xml:space="preserve"> SEQ Figure \* ARABIC </w:instrText>
      </w:r>
      <w:r w:rsidRPr="0003208F">
        <w:fldChar w:fldCharType="separate"/>
      </w:r>
      <w:r w:rsidR="007213BA">
        <w:rPr>
          <w:noProof/>
        </w:rPr>
        <w:t>1</w:t>
      </w:r>
      <w:r w:rsidRPr="0003208F">
        <w:fldChar w:fldCharType="end"/>
      </w:r>
      <w:bookmarkEnd w:id="3"/>
      <w:r w:rsidR="00EB4541" w:rsidRPr="00B73C1F">
        <w:t>:</w:t>
      </w:r>
      <w:r w:rsidRPr="00B73C1F">
        <w:t xml:space="preserve"> Structure of </w:t>
      </w:r>
      <w:proofErr w:type="spellStart"/>
      <w:r w:rsidRPr="00B73C1F">
        <w:t>sidelink</w:t>
      </w:r>
      <w:proofErr w:type="spellEnd"/>
      <w:r w:rsidRPr="00B73C1F">
        <w:t xml:space="preserve"> synchronization resources for different numerologies</w:t>
      </w:r>
    </w:p>
    <w:p w14:paraId="0821C5B7" w14:textId="77777777" w:rsidR="004E3D3F" w:rsidRPr="00B73C1F" w:rsidRDefault="004E3D3F" w:rsidP="004E3D3F">
      <w:pPr>
        <w:pStyle w:val="3GPPText"/>
      </w:pPr>
    </w:p>
    <w:p w14:paraId="12AABB13" w14:textId="77777777" w:rsidR="00F94985" w:rsidRPr="00B73C1F" w:rsidRDefault="00D3078D" w:rsidP="00064EEE">
      <w:pPr>
        <w:pStyle w:val="3GPPH3"/>
        <w:tabs>
          <w:tab w:val="clear" w:pos="284"/>
          <w:tab w:val="num" w:pos="0"/>
        </w:tabs>
        <w:ind w:left="0"/>
      </w:pPr>
      <w:r w:rsidRPr="00B73C1F">
        <w:t>SLSS Design Considerations</w:t>
      </w:r>
    </w:p>
    <w:p w14:paraId="088F7405" w14:textId="77777777" w:rsidR="00CD2931" w:rsidRPr="0003208F" w:rsidRDefault="00F94985" w:rsidP="00CD2931">
      <w:pPr>
        <w:pStyle w:val="3GPPText"/>
        <w:rPr>
          <w:b/>
          <w:u w:val="single"/>
          <w:lang w:val="en-GB"/>
        </w:rPr>
      </w:pPr>
      <w:r w:rsidRPr="0003208F">
        <w:rPr>
          <w:b/>
          <w:u w:val="single"/>
          <w:lang w:val="en-GB"/>
        </w:rPr>
        <w:t xml:space="preserve">Primary </w:t>
      </w:r>
      <w:proofErr w:type="spellStart"/>
      <w:r w:rsidRPr="0003208F">
        <w:rPr>
          <w:b/>
          <w:u w:val="single"/>
          <w:lang w:val="en-GB"/>
        </w:rPr>
        <w:t>Sidelink</w:t>
      </w:r>
      <w:proofErr w:type="spellEnd"/>
      <w:r w:rsidRPr="0003208F">
        <w:rPr>
          <w:b/>
          <w:u w:val="single"/>
          <w:lang w:val="en-GB"/>
        </w:rPr>
        <w:t xml:space="preserve"> Synchronization Signal (PSSS</w:t>
      </w:r>
      <w:r w:rsidR="00B759FF">
        <w:rPr>
          <w:b/>
          <w:u w:val="single"/>
          <w:lang w:val="en-GB"/>
        </w:rPr>
        <w:t>/S-PSS</w:t>
      </w:r>
      <w:r w:rsidRPr="0003208F">
        <w:rPr>
          <w:b/>
          <w:u w:val="single"/>
          <w:lang w:val="en-GB"/>
        </w:rPr>
        <w:t>)</w:t>
      </w:r>
    </w:p>
    <w:p w14:paraId="026289BC" w14:textId="77777777" w:rsidR="00E90DBA" w:rsidRPr="00B759FF" w:rsidRDefault="00E90DBA" w:rsidP="00CD2931">
      <w:pPr>
        <w:pStyle w:val="3GPPText"/>
        <w:rPr>
          <w:lang w:val="en-GB"/>
        </w:rPr>
      </w:pPr>
      <w:r w:rsidRPr="00B759FF">
        <w:rPr>
          <w:lang w:val="en-GB"/>
        </w:rPr>
        <w:t>In this section</w:t>
      </w:r>
      <w:r w:rsidR="00241DF9" w:rsidRPr="00B759FF">
        <w:rPr>
          <w:lang w:val="en-GB"/>
        </w:rPr>
        <w:t xml:space="preserve">, </w:t>
      </w:r>
      <w:r w:rsidRPr="00B759FF">
        <w:rPr>
          <w:lang w:val="en-GB"/>
        </w:rPr>
        <w:t xml:space="preserve">we provide </w:t>
      </w:r>
      <w:r w:rsidR="00241DF9" w:rsidRPr="00B759FF">
        <w:rPr>
          <w:lang w:val="en-GB"/>
        </w:rPr>
        <w:t>initial considerations on PSSS signal design and discuss the following aspects:</w:t>
      </w:r>
    </w:p>
    <w:p w14:paraId="194AA154" w14:textId="77777777" w:rsidR="00F94985" w:rsidRPr="00B759FF" w:rsidRDefault="00E90DBA" w:rsidP="0019181C">
      <w:pPr>
        <w:pStyle w:val="3GPPAgreements"/>
        <w:ind w:left="284"/>
      </w:pPr>
      <w:r w:rsidRPr="00B759FF">
        <w:t>Number of PSSS</w:t>
      </w:r>
      <w:r w:rsidR="0003208F">
        <w:t>/S-PSS</w:t>
      </w:r>
      <w:r w:rsidRPr="00B759FF">
        <w:t xml:space="preserve"> sequences</w:t>
      </w:r>
    </w:p>
    <w:p w14:paraId="5F1BD78D" w14:textId="77777777" w:rsidR="00B759FF" w:rsidRPr="00B759FF" w:rsidRDefault="00E90DBA" w:rsidP="00B77CFC">
      <w:pPr>
        <w:pStyle w:val="3GPPAgreements"/>
        <w:numPr>
          <w:ilvl w:val="1"/>
          <w:numId w:val="9"/>
        </w:numPr>
      </w:pPr>
      <w:r w:rsidRPr="00B759FF">
        <w:t>Number of PSSS</w:t>
      </w:r>
      <w:r w:rsidR="0003208F">
        <w:t>/S-PSS</w:t>
      </w:r>
      <w:r w:rsidRPr="00B759FF">
        <w:t xml:space="preserve"> seq</w:t>
      </w:r>
      <w:r w:rsidR="00086D08" w:rsidRPr="00B759FF">
        <w:t>uences should be minimized to reduce UE initial acquisition complexity</w:t>
      </w:r>
      <w:r w:rsidR="00177960">
        <w:t xml:space="preserve">. In general, one </w:t>
      </w:r>
      <w:r w:rsidR="00B717D8">
        <w:t xml:space="preserve">or at </w:t>
      </w:r>
      <w:r w:rsidR="00B717D8" w:rsidRPr="00F773C3">
        <w:t xml:space="preserve">most two </w:t>
      </w:r>
      <w:r w:rsidR="00177960" w:rsidRPr="00F773C3">
        <w:t>PSSS/S-PSS sequence</w:t>
      </w:r>
      <w:r w:rsidR="00B717D8" w:rsidRPr="00F773C3">
        <w:t>s</w:t>
      </w:r>
      <w:r w:rsidR="00177960" w:rsidRPr="00F773C3">
        <w:t xml:space="preserve"> </w:t>
      </w:r>
      <w:r w:rsidR="00B717D8" w:rsidRPr="00F773C3">
        <w:t>are</w:t>
      </w:r>
      <w:r w:rsidR="00177960" w:rsidRPr="00F773C3">
        <w:t xml:space="preserve"> sufficient.</w:t>
      </w:r>
      <w:r w:rsidR="00B77CFC" w:rsidRPr="00F773C3">
        <w:t xml:space="preserve"> </w:t>
      </w:r>
      <w:r w:rsidR="00B717D8" w:rsidRPr="00F773C3">
        <w:t xml:space="preserve">If </w:t>
      </w:r>
      <w:r w:rsidR="00736D68" w:rsidRPr="00F773C3">
        <w:t xml:space="preserve">two </w:t>
      </w:r>
      <w:r w:rsidR="0003208F" w:rsidRPr="00F773C3">
        <w:t>PSSS/</w:t>
      </w:r>
      <w:r w:rsidR="00736D68" w:rsidRPr="00F773C3">
        <w:t xml:space="preserve">S-PSS sequences </w:t>
      </w:r>
      <w:r w:rsidR="00B717D8" w:rsidRPr="00F773C3">
        <w:t xml:space="preserve">are </w:t>
      </w:r>
      <w:r w:rsidR="002E3539" w:rsidRPr="00F773C3">
        <w:t>considered</w:t>
      </w:r>
      <w:r w:rsidR="00B717D8" w:rsidRPr="00F773C3">
        <w:t xml:space="preserve">, </w:t>
      </w:r>
      <w:r w:rsidR="00177960" w:rsidRPr="00F773C3">
        <w:t xml:space="preserve">it </w:t>
      </w:r>
      <w:r w:rsidR="00B717D8" w:rsidRPr="00F773C3">
        <w:t xml:space="preserve">should </w:t>
      </w:r>
      <w:r w:rsidR="00177960" w:rsidRPr="00F773C3">
        <w:t xml:space="preserve">not impose additional complexity on UE </w:t>
      </w:r>
      <w:r w:rsidR="002E3539" w:rsidRPr="00F773C3">
        <w:t xml:space="preserve">receive </w:t>
      </w:r>
      <w:r w:rsidR="00177960" w:rsidRPr="00F773C3">
        <w:t>processing</w:t>
      </w:r>
      <w:r w:rsidR="002E3539" w:rsidRPr="00F773C3">
        <w:t xml:space="preserve">. Two signals can be used to </w:t>
      </w:r>
      <w:r w:rsidR="00B65EDD" w:rsidRPr="00F773C3">
        <w:t>differentiate i</w:t>
      </w:r>
      <w:r w:rsidR="00942CD9" w:rsidRPr="00F773C3">
        <w:t xml:space="preserve">ndependent sync source from other </w:t>
      </w:r>
      <w:r w:rsidR="002E3539" w:rsidRPr="00F773C3">
        <w:t xml:space="preserve">SLSS </w:t>
      </w:r>
      <w:r w:rsidR="00942CD9" w:rsidRPr="00F773C3">
        <w:t>sources.</w:t>
      </w:r>
      <w:r w:rsidR="002E3539" w:rsidRPr="00F773C3">
        <w:t xml:space="preserve"> In order to generate </w:t>
      </w:r>
      <w:r w:rsidR="00D617CA" w:rsidRPr="00F773C3">
        <w:t xml:space="preserve">the </w:t>
      </w:r>
      <w:r w:rsidR="002E3539" w:rsidRPr="00F773C3">
        <w:t>second signal the time</w:t>
      </w:r>
      <w:r w:rsidR="00F773C3" w:rsidRPr="00F773C3">
        <w:t xml:space="preserve"> </w:t>
      </w:r>
      <w:r w:rsidR="002E3539" w:rsidRPr="00F773C3">
        <w:t>revers</w:t>
      </w:r>
      <w:r w:rsidR="00F773C3" w:rsidRPr="00F773C3">
        <w:t xml:space="preserve">al </w:t>
      </w:r>
      <w:r w:rsidR="002E3539" w:rsidRPr="00F773C3">
        <w:t>operation can be applied in frequency domain</w:t>
      </w:r>
      <w:r w:rsidR="00D617CA" w:rsidRPr="00F773C3">
        <w:t xml:space="preserve"> </w:t>
      </w:r>
      <w:r w:rsidR="00EE1351">
        <w:t xml:space="preserve">to get </w:t>
      </w:r>
      <w:r w:rsidR="002E3539" w:rsidRPr="00F773C3">
        <w:t>complex conjugat</w:t>
      </w:r>
      <w:r w:rsidR="00EE1351">
        <w:t>ed</w:t>
      </w:r>
      <w:r w:rsidR="002E3539" w:rsidRPr="00F773C3">
        <w:t xml:space="preserve"> </w:t>
      </w:r>
      <w:r w:rsidR="00EE1351">
        <w:t xml:space="preserve">signal </w:t>
      </w:r>
      <w:r w:rsidR="002E3539" w:rsidRPr="00F773C3">
        <w:t xml:space="preserve">in time </w:t>
      </w:r>
      <w:r w:rsidR="00F773C3">
        <w:t xml:space="preserve">and </w:t>
      </w:r>
      <w:r w:rsidR="00EE1351">
        <w:t xml:space="preserve">use </w:t>
      </w:r>
      <w:r w:rsidR="00F773C3">
        <w:t>single correlator to detect both sequences</w:t>
      </w:r>
      <w:r w:rsidR="002E3539" w:rsidRPr="00F773C3">
        <w:t>.</w:t>
      </w:r>
    </w:p>
    <w:p w14:paraId="4A292A5E" w14:textId="77777777" w:rsidR="00E90DBA" w:rsidRPr="00B76297" w:rsidRDefault="00E90DBA" w:rsidP="0019181C">
      <w:pPr>
        <w:pStyle w:val="3GPPAgreements"/>
        <w:ind w:left="284"/>
      </w:pPr>
      <w:r w:rsidRPr="00B76297">
        <w:t>PSSS</w:t>
      </w:r>
      <w:r w:rsidR="00177960">
        <w:t>/S-PSS</w:t>
      </w:r>
      <w:r w:rsidRPr="00B76297">
        <w:t xml:space="preserve"> sequence design</w:t>
      </w:r>
    </w:p>
    <w:p w14:paraId="284B3270" w14:textId="77777777" w:rsidR="00241DF9" w:rsidRDefault="00942CD9" w:rsidP="00E333D2">
      <w:pPr>
        <w:pStyle w:val="3GPPAgreements"/>
        <w:numPr>
          <w:ilvl w:val="1"/>
          <w:numId w:val="9"/>
        </w:numPr>
      </w:pPr>
      <w:r>
        <w:t xml:space="preserve">The </w:t>
      </w:r>
      <w:r w:rsidR="00177960">
        <w:t xml:space="preserve">same polynomial </w:t>
      </w:r>
      <w:r>
        <w:t xml:space="preserve">(not only type) </w:t>
      </w:r>
      <w:r w:rsidR="00241DF9" w:rsidRPr="00B76297">
        <w:t>as was applied for</w:t>
      </w:r>
      <w:r w:rsidR="00CE2D02" w:rsidRPr="00B76297">
        <w:t xml:space="preserve"> </w:t>
      </w:r>
      <w:r w:rsidR="00241DF9" w:rsidRPr="00B76297">
        <w:t>NR-</w:t>
      </w:r>
      <w:proofErr w:type="spellStart"/>
      <w:r w:rsidR="00241DF9" w:rsidRPr="00B76297">
        <w:t>Uu</w:t>
      </w:r>
      <w:proofErr w:type="spellEnd"/>
      <w:r w:rsidR="00241DF9" w:rsidRPr="00B76297">
        <w:t xml:space="preserve"> can be </w:t>
      </w:r>
      <w:r w:rsidR="00EE1351">
        <w:t>re</w:t>
      </w:r>
      <w:r w:rsidR="00241DF9" w:rsidRPr="00B76297">
        <w:t>used to generate P</w:t>
      </w:r>
      <w:r w:rsidR="00177960">
        <w:t>-</w:t>
      </w:r>
      <w:r w:rsidR="00241DF9" w:rsidRPr="00B76297">
        <w:t>SSS</w:t>
      </w:r>
      <w:r w:rsidR="00177960">
        <w:t>/S-PSS</w:t>
      </w:r>
      <w:r w:rsidR="00241DF9" w:rsidRPr="00B76297">
        <w:t xml:space="preserve"> sequence</w:t>
      </w:r>
      <w:r w:rsidR="00177960">
        <w:t xml:space="preserve">. In general, </w:t>
      </w:r>
      <w:r w:rsidR="00D20840">
        <w:t xml:space="preserve">it </w:t>
      </w:r>
      <w:r w:rsidR="00177960">
        <w:t xml:space="preserve">may not </w:t>
      </w:r>
      <w:r w:rsidR="00D20840">
        <w:t xml:space="preserve">be </w:t>
      </w:r>
      <w:r w:rsidR="00177960">
        <w:t>even need</w:t>
      </w:r>
      <w:r w:rsidR="00D20840">
        <w:t>ed</w:t>
      </w:r>
      <w:r w:rsidR="00177960">
        <w:t xml:space="preserve"> to differentiate S-PSS from </w:t>
      </w:r>
      <w:proofErr w:type="spellStart"/>
      <w:r w:rsidR="00D20840">
        <w:t>Uu</w:t>
      </w:r>
      <w:proofErr w:type="spellEnd"/>
      <w:r w:rsidR="00D20840">
        <w:t xml:space="preserve"> </w:t>
      </w:r>
      <w:r w:rsidR="00177960">
        <w:t>PSS signal given that frequency location of S-PSS transmission is pre-configured. On the other hand</w:t>
      </w:r>
      <w:r w:rsidR="00FF1CDA">
        <w:t>,</w:t>
      </w:r>
      <w:r w:rsidR="00177960">
        <w:t xml:space="preserve"> in order to be on the safe side</w:t>
      </w:r>
      <w:r w:rsidR="00FF1CDA">
        <w:t>,</w:t>
      </w:r>
      <w:r w:rsidR="00177960">
        <w:t xml:space="preserve"> different cyclic shift</w:t>
      </w:r>
      <w:r w:rsidR="00F773C3">
        <w:t>s</w:t>
      </w:r>
      <w:r w:rsidR="00177960">
        <w:t xml:space="preserve"> can be applied (e.g. selected </w:t>
      </w:r>
      <w:r w:rsidR="00FF1CDA">
        <w:t>in the middle of the legacy cyclic shifts values [</w:t>
      </w:r>
      <w:r w:rsidR="00177960">
        <w:t xml:space="preserve">0, 43, </w:t>
      </w:r>
      <w:r w:rsidR="00FF1CDA">
        <w:t xml:space="preserve">86] </w:t>
      </w:r>
      <w:r w:rsidR="00EE1351">
        <w:t>(</w:t>
      </w:r>
      <w:r w:rsidR="00FF1CDA">
        <w:t xml:space="preserve">e.g. new set of cyclic shift values for </w:t>
      </w:r>
      <w:proofErr w:type="spellStart"/>
      <w:r w:rsidR="00FF1CDA">
        <w:t>sidelink</w:t>
      </w:r>
      <w:proofErr w:type="spellEnd"/>
      <w:r w:rsidR="00FF1CDA">
        <w:t xml:space="preserve"> can be [22, 65, 108]</w:t>
      </w:r>
      <w:r w:rsidR="00EE1351">
        <w:t>)</w:t>
      </w:r>
      <w:r w:rsidR="00F773C3">
        <w:t xml:space="preserve"> or time reversal operation (sequence mapping in frequency domain) can be used</w:t>
      </w:r>
      <w:r w:rsidR="00FF1CDA">
        <w:t>.</w:t>
      </w:r>
    </w:p>
    <w:p w14:paraId="67DAC7CE" w14:textId="77777777" w:rsidR="00177960" w:rsidRDefault="00177960" w:rsidP="00D20840">
      <w:pPr>
        <w:pStyle w:val="3GPPAgreements"/>
        <w:ind w:left="284"/>
      </w:pPr>
      <w:r>
        <w:t>Number of PSSS/S-PSS symbols</w:t>
      </w:r>
    </w:p>
    <w:p w14:paraId="4F3010DD" w14:textId="1E07AF0A" w:rsidR="00177960" w:rsidRDefault="00514279" w:rsidP="00D20840">
      <w:pPr>
        <w:pStyle w:val="3GPPAgreements"/>
        <w:numPr>
          <w:ilvl w:val="1"/>
          <w:numId w:val="9"/>
        </w:numPr>
      </w:pPr>
      <w:r>
        <w:t>Two symbols were agreed by RAN1 for S-PSS and S-SSS transmission</w:t>
      </w:r>
    </w:p>
    <w:p w14:paraId="0203BEC3" w14:textId="77777777" w:rsidR="00E90DBA" w:rsidRPr="00B77CFC" w:rsidRDefault="00E90DBA" w:rsidP="0019181C">
      <w:pPr>
        <w:pStyle w:val="3GPPAgreements"/>
        <w:ind w:left="284"/>
      </w:pPr>
      <w:r w:rsidRPr="00B77CFC">
        <w:t>Allocation in synchronization resource</w:t>
      </w:r>
    </w:p>
    <w:p w14:paraId="460C3D6E" w14:textId="77777777" w:rsidR="00514279" w:rsidRDefault="00CC4974" w:rsidP="00B77CFC">
      <w:pPr>
        <w:pStyle w:val="3GPPAgreements"/>
        <w:numPr>
          <w:ilvl w:val="1"/>
          <w:numId w:val="9"/>
        </w:numPr>
      </w:pPr>
      <w:r w:rsidRPr="00B77CFC">
        <w:t>PSSS a</w:t>
      </w:r>
      <w:r w:rsidR="00086D08" w:rsidRPr="00B77CFC">
        <w:t xml:space="preserve">llocation in </w:t>
      </w:r>
      <w:proofErr w:type="spellStart"/>
      <w:r w:rsidRPr="00B77CFC">
        <w:t>sidelink</w:t>
      </w:r>
      <w:proofErr w:type="spellEnd"/>
      <w:r w:rsidRPr="00B77CFC">
        <w:t xml:space="preserve"> </w:t>
      </w:r>
      <w:r w:rsidR="00086D08" w:rsidRPr="00B77CFC">
        <w:t>synchronization resource depend</w:t>
      </w:r>
      <w:r w:rsidR="004E417B" w:rsidRPr="00B77CFC">
        <w:t>s</w:t>
      </w:r>
      <w:r w:rsidR="00086D08" w:rsidRPr="00B77CFC">
        <w:t xml:space="preserve"> on </w:t>
      </w:r>
      <w:r w:rsidR="00BE426E" w:rsidRPr="00B77CFC">
        <w:t xml:space="preserve">selected </w:t>
      </w:r>
      <w:r w:rsidR="00086D08" w:rsidRPr="00B77CFC">
        <w:t xml:space="preserve">numerology. </w:t>
      </w:r>
      <w:r w:rsidRPr="00B77CFC">
        <w:t>F</w:t>
      </w:r>
      <w:r w:rsidR="00086D08" w:rsidRPr="00B77CFC">
        <w:t>rom link budget consideration</w:t>
      </w:r>
      <w:r w:rsidR="00241DF9" w:rsidRPr="00B77CFC">
        <w:t xml:space="preserve"> </w:t>
      </w:r>
      <w:r w:rsidR="00BE426E" w:rsidRPr="00B77CFC">
        <w:t>at least</w:t>
      </w:r>
      <w:r w:rsidR="00241DF9" w:rsidRPr="00B77CFC">
        <w:t xml:space="preserve"> </w:t>
      </w:r>
      <w:r w:rsidR="00BE426E" w:rsidRPr="00B77CFC">
        <w:t xml:space="preserve">2, </w:t>
      </w:r>
      <w:r w:rsidR="00241DF9" w:rsidRPr="00B77CFC">
        <w:t xml:space="preserve">4 </w:t>
      </w:r>
      <w:r w:rsidR="00BE426E" w:rsidRPr="00B77CFC">
        <w:t xml:space="preserve">and 8 symbols </w:t>
      </w:r>
      <w:r w:rsidR="00D3115A" w:rsidRPr="00B77CFC">
        <w:t>are</w:t>
      </w:r>
      <w:r w:rsidR="00BE426E" w:rsidRPr="00B77CFC">
        <w:t xml:space="preserve"> needed in case of 15/30/60kHz SCS to be competitive with LTE-V2X </w:t>
      </w:r>
      <w:r w:rsidR="00942CD9">
        <w:t xml:space="preserve">design </w:t>
      </w:r>
      <w:r w:rsidR="00BE426E" w:rsidRPr="00B77CFC">
        <w:t xml:space="preserve">that utilizes two PSSS symbols </w:t>
      </w:r>
      <w:r w:rsidR="00D3115A" w:rsidRPr="00B77CFC">
        <w:t>per sync resource</w:t>
      </w:r>
      <w:r w:rsidR="00942CD9">
        <w:t>.</w:t>
      </w:r>
      <w:r w:rsidR="000B48DE">
        <w:t xml:space="preserve"> </w:t>
      </w:r>
    </w:p>
    <w:p w14:paraId="5DAB7266" w14:textId="77777777" w:rsidR="00514279" w:rsidRDefault="000B48DE" w:rsidP="00B77CFC">
      <w:pPr>
        <w:pStyle w:val="3GPPAgreements"/>
        <w:numPr>
          <w:ilvl w:val="1"/>
          <w:numId w:val="9"/>
        </w:numPr>
      </w:pPr>
      <w:r>
        <w:t xml:space="preserve">Considering that </w:t>
      </w:r>
      <w:r w:rsidR="009B075B">
        <w:t>LTE V2X</w:t>
      </w:r>
      <w:r>
        <w:t xml:space="preserve"> coverage target was agreed for </w:t>
      </w:r>
      <w:proofErr w:type="gramStart"/>
      <w:r>
        <w:t>15kHz</w:t>
      </w:r>
      <w:proofErr w:type="gramEnd"/>
      <w:r w:rsidR="009B075B">
        <w:t xml:space="preserve"> SCS</w:t>
      </w:r>
      <w:r>
        <w:t>, at least two S-PSS symbols should be allocated</w:t>
      </w:r>
      <w:r w:rsidR="009B075B">
        <w:t xml:space="preserve"> in case of 15kHz SCS</w:t>
      </w:r>
      <w:r>
        <w:t xml:space="preserve">. The additional S-PSS symbol can be introduced for AGC settling. </w:t>
      </w:r>
    </w:p>
    <w:p w14:paraId="64B9F576" w14:textId="5E4E7797" w:rsidR="00F931DB" w:rsidRPr="00B77CFC" w:rsidRDefault="000B48DE" w:rsidP="00B77CFC">
      <w:pPr>
        <w:pStyle w:val="3GPPAgreements"/>
        <w:numPr>
          <w:ilvl w:val="1"/>
          <w:numId w:val="9"/>
        </w:numPr>
      </w:pPr>
      <w:r>
        <w:t xml:space="preserve">The </w:t>
      </w:r>
      <w:r w:rsidR="009B075B">
        <w:t xml:space="preserve">similar </w:t>
      </w:r>
      <w:r>
        <w:t xml:space="preserve">coverage for 30 and 60kHz SCS can be achieved by repeating SSB, two and four times respectively within 1 </w:t>
      </w:r>
      <w:proofErr w:type="spellStart"/>
      <w:r>
        <w:t>ms</w:t>
      </w:r>
      <w:proofErr w:type="spellEnd"/>
      <w:r w:rsidR="009B075B">
        <w:t xml:space="preserve"> (see Option 1 in </w:t>
      </w:r>
      <w:r w:rsidR="009B075B">
        <w:fldChar w:fldCharType="begin"/>
      </w:r>
      <w:r w:rsidR="009B075B">
        <w:instrText xml:space="preserve"> REF _Ref520747055 \h </w:instrText>
      </w:r>
      <w:r w:rsidR="009B075B">
        <w:fldChar w:fldCharType="separate"/>
      </w:r>
      <w:r w:rsidR="007213BA" w:rsidRPr="00B73C1F">
        <w:t xml:space="preserve">Figure </w:t>
      </w:r>
      <w:r w:rsidR="007213BA">
        <w:rPr>
          <w:noProof/>
        </w:rPr>
        <w:t>1</w:t>
      </w:r>
      <w:r w:rsidR="009B075B">
        <w:fldChar w:fldCharType="end"/>
      </w:r>
      <w:r w:rsidR="009B075B">
        <w:t>)</w:t>
      </w:r>
      <w:r w:rsidR="00514279">
        <w:t xml:space="preserve"> however it is not motivated unless coverage of control and data channels is increased accordingly</w:t>
      </w:r>
      <w:r>
        <w:t>.</w:t>
      </w:r>
    </w:p>
    <w:p w14:paraId="4D0A99AB" w14:textId="77777777" w:rsidR="00393F54" w:rsidRDefault="00393F54" w:rsidP="00B759FF">
      <w:pPr>
        <w:pStyle w:val="3GPPAgreements"/>
        <w:numPr>
          <w:ilvl w:val="0"/>
          <w:numId w:val="0"/>
        </w:numPr>
        <w:ind w:left="284" w:hanging="284"/>
      </w:pPr>
    </w:p>
    <w:p w14:paraId="2AB611E2" w14:textId="77777777" w:rsidR="00B43D97" w:rsidRDefault="00B43D97" w:rsidP="00B759FF">
      <w:pPr>
        <w:pStyle w:val="3GPPAgreements"/>
        <w:numPr>
          <w:ilvl w:val="0"/>
          <w:numId w:val="0"/>
        </w:numPr>
        <w:ind w:left="284" w:hanging="284"/>
      </w:pPr>
      <w:r>
        <w:t>Based on the discussion, we have the following proposal for S-PSS design.</w:t>
      </w:r>
    </w:p>
    <w:p w14:paraId="25D8DFFF" w14:textId="77777777" w:rsidR="00F931DB" w:rsidRDefault="00F931DB" w:rsidP="00B759FF">
      <w:pPr>
        <w:pStyle w:val="3GPPAgreements"/>
        <w:numPr>
          <w:ilvl w:val="0"/>
          <w:numId w:val="0"/>
        </w:numPr>
        <w:ind w:left="284" w:hanging="284"/>
      </w:pPr>
    </w:p>
    <w:p w14:paraId="0C160BC3" w14:textId="77777777" w:rsidR="00B759FF" w:rsidRDefault="00B759FF" w:rsidP="00515A9A">
      <w:pPr>
        <w:pStyle w:val="3GPPText"/>
        <w:numPr>
          <w:ilvl w:val="0"/>
          <w:numId w:val="10"/>
        </w:numPr>
      </w:pPr>
      <w:r>
        <w:t xml:space="preserve"> </w:t>
      </w:r>
    </w:p>
    <w:p w14:paraId="44CDEE50" w14:textId="77777777" w:rsidR="008D09E2" w:rsidRDefault="008D09E2" w:rsidP="00670401">
      <w:pPr>
        <w:pStyle w:val="3GPPAgreements"/>
        <w:numPr>
          <w:ilvl w:val="1"/>
          <w:numId w:val="14"/>
        </w:numPr>
        <w:rPr>
          <w:b/>
        </w:rPr>
      </w:pPr>
      <w:r>
        <w:rPr>
          <w:b/>
        </w:rPr>
        <w:t xml:space="preserve">For </w:t>
      </w:r>
      <w:r w:rsidR="000403EE">
        <w:rPr>
          <w:b/>
        </w:rPr>
        <w:t>PSSS/</w:t>
      </w:r>
      <w:r>
        <w:rPr>
          <w:b/>
        </w:rPr>
        <w:t xml:space="preserve">S-PSS sequence generation, reuse the same polynomial and initialization </w:t>
      </w:r>
      <w:r w:rsidR="000403EE">
        <w:rPr>
          <w:b/>
        </w:rPr>
        <w:t>state</w:t>
      </w:r>
      <w:r>
        <w:rPr>
          <w:b/>
        </w:rPr>
        <w:t xml:space="preserve"> as defined for PSS</w:t>
      </w:r>
    </w:p>
    <w:p w14:paraId="2B3C4EED" w14:textId="77777777" w:rsidR="008D09E2" w:rsidRDefault="008D09E2" w:rsidP="00670401">
      <w:pPr>
        <w:pStyle w:val="3GPPAgreements"/>
        <w:numPr>
          <w:ilvl w:val="1"/>
          <w:numId w:val="14"/>
        </w:numPr>
        <w:rPr>
          <w:b/>
        </w:rPr>
      </w:pPr>
      <w:r>
        <w:rPr>
          <w:b/>
        </w:rPr>
        <w:t xml:space="preserve">Select between the following alternatives to differentiate </w:t>
      </w:r>
      <w:r w:rsidR="000403EE">
        <w:rPr>
          <w:b/>
        </w:rPr>
        <w:t>PSSS/</w:t>
      </w:r>
      <w:r>
        <w:rPr>
          <w:b/>
        </w:rPr>
        <w:t>S-PSS from PSS</w:t>
      </w:r>
    </w:p>
    <w:p w14:paraId="43ACA819" w14:textId="77777777" w:rsidR="008D09E2" w:rsidRDefault="008D09E2" w:rsidP="00670401">
      <w:pPr>
        <w:pStyle w:val="3GPPAgreements"/>
        <w:numPr>
          <w:ilvl w:val="2"/>
          <w:numId w:val="14"/>
        </w:numPr>
        <w:rPr>
          <w:b/>
        </w:rPr>
      </w:pPr>
      <w:r>
        <w:rPr>
          <w:b/>
        </w:rPr>
        <w:t>Rely on different frequency allocation (</w:t>
      </w:r>
      <w:proofErr w:type="spellStart"/>
      <w:r>
        <w:rPr>
          <w:b/>
        </w:rPr>
        <w:t>sidelink</w:t>
      </w:r>
      <w:proofErr w:type="spellEnd"/>
      <w:r>
        <w:rPr>
          <w:b/>
        </w:rPr>
        <w:t xml:space="preserve"> frequency is configurable)</w:t>
      </w:r>
    </w:p>
    <w:p w14:paraId="51B9A44B" w14:textId="77777777" w:rsidR="008D09E2" w:rsidRPr="00CC3350" w:rsidRDefault="008D09E2" w:rsidP="00670401">
      <w:pPr>
        <w:pStyle w:val="3GPPAgreements"/>
        <w:numPr>
          <w:ilvl w:val="2"/>
          <w:numId w:val="14"/>
        </w:numPr>
        <w:rPr>
          <w:b/>
        </w:rPr>
      </w:pPr>
      <w:r w:rsidRPr="00CC3350">
        <w:rPr>
          <w:b/>
        </w:rPr>
        <w:t xml:space="preserve">Apply </w:t>
      </w:r>
      <w:r w:rsidR="00053CFC" w:rsidRPr="00CC3350">
        <w:rPr>
          <w:b/>
        </w:rPr>
        <w:t xml:space="preserve">time reversal mapping in frequency </w:t>
      </w:r>
      <w:r w:rsidR="00CC3350" w:rsidRPr="00CC3350">
        <w:rPr>
          <w:b/>
        </w:rPr>
        <w:t xml:space="preserve">domain </w:t>
      </w:r>
      <w:r w:rsidR="00CC3350">
        <w:rPr>
          <w:b/>
        </w:rPr>
        <w:t xml:space="preserve">to </w:t>
      </w:r>
      <w:r w:rsidR="00CC3350" w:rsidRPr="00CC3350">
        <w:rPr>
          <w:b/>
        </w:rPr>
        <w:t xml:space="preserve">get </w:t>
      </w:r>
      <w:r w:rsidR="00053CFC" w:rsidRPr="00CC3350">
        <w:rPr>
          <w:b/>
        </w:rPr>
        <w:t xml:space="preserve">complex conjugated version of the </w:t>
      </w:r>
      <w:r w:rsidR="00CC3350" w:rsidRPr="00CC3350">
        <w:rPr>
          <w:b/>
        </w:rPr>
        <w:t xml:space="preserve">legacy PSS </w:t>
      </w:r>
      <w:r w:rsidR="00053CFC" w:rsidRPr="00CC3350">
        <w:rPr>
          <w:b/>
        </w:rPr>
        <w:t>signal</w:t>
      </w:r>
    </w:p>
    <w:p w14:paraId="59E0A996" w14:textId="77777777" w:rsidR="00B43D97" w:rsidRPr="00B43D97" w:rsidRDefault="00D617CA" w:rsidP="00670401">
      <w:pPr>
        <w:pStyle w:val="3GPPAgreements"/>
        <w:numPr>
          <w:ilvl w:val="1"/>
          <w:numId w:val="14"/>
        </w:numPr>
        <w:rPr>
          <w:b/>
        </w:rPr>
      </w:pPr>
      <w:r w:rsidRPr="00B43D97">
        <w:rPr>
          <w:b/>
        </w:rPr>
        <w:t xml:space="preserve">For </w:t>
      </w:r>
      <w:r w:rsidR="000403EE">
        <w:rPr>
          <w:b/>
        </w:rPr>
        <w:t>PSSS/</w:t>
      </w:r>
      <w:r w:rsidRPr="00B43D97">
        <w:rPr>
          <w:b/>
        </w:rPr>
        <w:t>S-PSS signal</w:t>
      </w:r>
      <w:r w:rsidR="00B43D97">
        <w:rPr>
          <w:b/>
        </w:rPr>
        <w:t xml:space="preserve">, </w:t>
      </w:r>
      <w:r w:rsidRPr="00B43D97">
        <w:rPr>
          <w:b/>
        </w:rPr>
        <w:t>down</w:t>
      </w:r>
      <w:r w:rsidR="00B43D97">
        <w:rPr>
          <w:b/>
        </w:rPr>
        <w:t>-</w:t>
      </w:r>
      <w:r w:rsidRPr="00B43D97">
        <w:rPr>
          <w:b/>
        </w:rPr>
        <w:t xml:space="preserve">select </w:t>
      </w:r>
      <w:r w:rsidR="00B43D97" w:rsidRPr="00B43D97">
        <w:rPr>
          <w:b/>
        </w:rPr>
        <w:t xml:space="preserve">between the following </w:t>
      </w:r>
      <w:r w:rsidR="00B43D97">
        <w:rPr>
          <w:b/>
        </w:rPr>
        <w:t>alternatives</w:t>
      </w:r>
    </w:p>
    <w:p w14:paraId="1AD6BF41" w14:textId="77777777" w:rsidR="00D617CA" w:rsidRDefault="00B43D97" w:rsidP="00670401">
      <w:pPr>
        <w:pStyle w:val="3GPPAgreements"/>
        <w:numPr>
          <w:ilvl w:val="2"/>
          <w:numId w:val="14"/>
        </w:numPr>
        <w:rPr>
          <w:b/>
        </w:rPr>
      </w:pPr>
      <w:r>
        <w:rPr>
          <w:b/>
        </w:rPr>
        <w:t xml:space="preserve">Alt.1: </w:t>
      </w:r>
      <w:r w:rsidR="00D617CA" w:rsidRPr="00B43D97">
        <w:rPr>
          <w:b/>
        </w:rPr>
        <w:t xml:space="preserve">Use single PSSS/S-PSS signal for NR-V2X </w:t>
      </w:r>
      <w:proofErr w:type="spellStart"/>
      <w:r w:rsidR="00D617CA" w:rsidRPr="00B43D97">
        <w:rPr>
          <w:b/>
        </w:rPr>
        <w:t>sidelink</w:t>
      </w:r>
      <w:proofErr w:type="spellEnd"/>
      <w:r w:rsidR="00D617CA" w:rsidRPr="00B43D97">
        <w:rPr>
          <w:b/>
        </w:rPr>
        <w:t xml:space="preserve"> communication</w:t>
      </w:r>
    </w:p>
    <w:p w14:paraId="3B73D956" w14:textId="77777777" w:rsidR="00EE1351" w:rsidRPr="00EE1351" w:rsidRDefault="00B43D97" w:rsidP="00670401">
      <w:pPr>
        <w:pStyle w:val="3GPPAgreements"/>
        <w:numPr>
          <w:ilvl w:val="2"/>
          <w:numId w:val="14"/>
        </w:numPr>
        <w:rPr>
          <w:b/>
        </w:rPr>
      </w:pPr>
      <w:r w:rsidRPr="00EE1351">
        <w:rPr>
          <w:b/>
        </w:rPr>
        <w:t xml:space="preserve">Alt.2: </w:t>
      </w:r>
      <w:r w:rsidR="00EE1351" w:rsidRPr="00EE1351">
        <w:rPr>
          <w:b/>
        </w:rPr>
        <w:t xml:space="preserve">Use two PSSS/S-PSS signals for NR-V2X </w:t>
      </w:r>
      <w:proofErr w:type="spellStart"/>
      <w:r w:rsidR="00EE1351" w:rsidRPr="00EE1351">
        <w:rPr>
          <w:b/>
        </w:rPr>
        <w:t>sidelink</w:t>
      </w:r>
      <w:proofErr w:type="spellEnd"/>
      <w:r w:rsidR="00EE1351" w:rsidRPr="00EE1351">
        <w:rPr>
          <w:b/>
        </w:rPr>
        <w:t xml:space="preserve"> communication</w:t>
      </w:r>
    </w:p>
    <w:p w14:paraId="66657EF9" w14:textId="77777777" w:rsidR="000B48DE" w:rsidRPr="007E5138" w:rsidRDefault="000B48DE" w:rsidP="00CC3350">
      <w:pPr>
        <w:pStyle w:val="3GPPAgreements"/>
        <w:numPr>
          <w:ilvl w:val="0"/>
          <w:numId w:val="0"/>
        </w:numPr>
      </w:pPr>
    </w:p>
    <w:p w14:paraId="5EC50247" w14:textId="77777777" w:rsidR="00F94985" w:rsidRPr="000B48DE" w:rsidRDefault="00F94985" w:rsidP="00CD2931">
      <w:pPr>
        <w:pStyle w:val="3GPPText"/>
        <w:rPr>
          <w:b/>
          <w:u w:val="single"/>
          <w:lang w:val="en-GB"/>
        </w:rPr>
      </w:pPr>
      <w:r w:rsidRPr="000B48DE">
        <w:rPr>
          <w:b/>
          <w:u w:val="single"/>
          <w:lang w:val="en-GB"/>
        </w:rPr>
        <w:t xml:space="preserve">Secondary </w:t>
      </w:r>
      <w:proofErr w:type="spellStart"/>
      <w:r w:rsidRPr="000B48DE">
        <w:rPr>
          <w:b/>
          <w:u w:val="single"/>
          <w:lang w:val="en-GB"/>
        </w:rPr>
        <w:t>Sidelink</w:t>
      </w:r>
      <w:proofErr w:type="spellEnd"/>
      <w:r w:rsidRPr="000B48DE">
        <w:rPr>
          <w:b/>
          <w:u w:val="single"/>
          <w:lang w:val="en-GB"/>
        </w:rPr>
        <w:t xml:space="preserve"> Synchronization Signal (SSSS</w:t>
      </w:r>
      <w:r w:rsidR="0003208F" w:rsidRPr="000B48DE">
        <w:rPr>
          <w:b/>
          <w:u w:val="single"/>
          <w:lang w:val="en-GB"/>
        </w:rPr>
        <w:t>/S-SSS</w:t>
      </w:r>
      <w:r w:rsidRPr="000B48DE">
        <w:rPr>
          <w:b/>
          <w:u w:val="single"/>
          <w:lang w:val="en-GB"/>
        </w:rPr>
        <w:t>)</w:t>
      </w:r>
    </w:p>
    <w:p w14:paraId="46F5463E" w14:textId="77777777" w:rsidR="00564324" w:rsidRPr="007E5138" w:rsidRDefault="00564324" w:rsidP="00564324">
      <w:pPr>
        <w:pStyle w:val="3GPPText"/>
        <w:rPr>
          <w:lang w:val="en-GB"/>
        </w:rPr>
      </w:pPr>
      <w:r w:rsidRPr="007E5138">
        <w:rPr>
          <w:lang w:val="en-GB"/>
        </w:rPr>
        <w:t xml:space="preserve">In this section, we provide initial considerations on </w:t>
      </w:r>
      <w:r w:rsidR="004E417B" w:rsidRPr="007E5138">
        <w:rPr>
          <w:lang w:val="en-GB"/>
        </w:rPr>
        <w:t>S</w:t>
      </w:r>
      <w:r w:rsidRPr="007E5138">
        <w:rPr>
          <w:lang w:val="en-GB"/>
        </w:rPr>
        <w:t>SSS</w:t>
      </w:r>
      <w:r w:rsidR="007E5138">
        <w:rPr>
          <w:lang w:val="en-GB"/>
        </w:rPr>
        <w:t>/S-SSS</w:t>
      </w:r>
      <w:r w:rsidRPr="007E5138">
        <w:rPr>
          <w:lang w:val="en-GB"/>
        </w:rPr>
        <w:t xml:space="preserve"> signal design and discuss the following aspects:</w:t>
      </w:r>
    </w:p>
    <w:p w14:paraId="4A949A4E" w14:textId="77777777" w:rsidR="00564324" w:rsidRPr="007E5138" w:rsidRDefault="00564324" w:rsidP="0019181C">
      <w:pPr>
        <w:pStyle w:val="3GPPAgreements"/>
        <w:ind w:left="284"/>
      </w:pPr>
      <w:r w:rsidRPr="007E5138">
        <w:t xml:space="preserve">Number of </w:t>
      </w:r>
      <w:r w:rsidR="00BE426E" w:rsidRPr="007E5138">
        <w:t>S</w:t>
      </w:r>
      <w:r w:rsidRPr="007E5138">
        <w:t>SSS</w:t>
      </w:r>
      <w:r w:rsidR="007E5138">
        <w:t>/S-SSS</w:t>
      </w:r>
      <w:r w:rsidRPr="007E5138">
        <w:t xml:space="preserve"> sequences</w:t>
      </w:r>
    </w:p>
    <w:p w14:paraId="41F07DC0" w14:textId="77777777" w:rsidR="007E5138" w:rsidRDefault="007E5138" w:rsidP="00E333D2">
      <w:pPr>
        <w:pStyle w:val="3GPPAgreements"/>
        <w:numPr>
          <w:ilvl w:val="1"/>
          <w:numId w:val="9"/>
        </w:numPr>
      </w:pPr>
      <w:r>
        <w:t xml:space="preserve">In general, we do not see much motivation to have large number of S-SSS sequences. Therefore what is defined for </w:t>
      </w:r>
      <w:proofErr w:type="spellStart"/>
      <w:r>
        <w:t>Uu</w:t>
      </w:r>
      <w:proofErr w:type="spellEnd"/>
      <w:r>
        <w:t xml:space="preserve"> link can be completely reused</w:t>
      </w:r>
      <w:r w:rsidR="000B48DE">
        <w:t xml:space="preserve">. </w:t>
      </w:r>
      <w:r w:rsidR="000403EE">
        <w:t>This will increase number of sequences vs LTE V2X in two times, however given that cross-correlation properties of NR SSS sequences are superior</w:t>
      </w:r>
      <w:r w:rsidR="00CC3350">
        <w:t>,</w:t>
      </w:r>
      <w:r w:rsidR="000403EE">
        <w:t xml:space="preserve"> no degradation is expected with respect to LTE V2X SLSS ID detection performance. </w:t>
      </w:r>
      <w:r w:rsidR="000B48DE">
        <w:t xml:space="preserve">Alternatively the </w:t>
      </w:r>
      <w:r>
        <w:t xml:space="preserve">subset of SSS sequences can be </w:t>
      </w:r>
      <w:r w:rsidR="00CC3350">
        <w:t xml:space="preserve">reduced </w:t>
      </w:r>
      <w:r w:rsidR="000B48DE">
        <w:t xml:space="preserve">based on </w:t>
      </w:r>
      <w:r w:rsidR="00CC3350">
        <w:t xml:space="preserve">analysis of </w:t>
      </w:r>
      <w:r w:rsidR="000B48DE">
        <w:t>cross-correlation properties</w:t>
      </w:r>
      <w:r w:rsidR="000403EE">
        <w:t>.</w:t>
      </w:r>
    </w:p>
    <w:p w14:paraId="4214F94E" w14:textId="77777777" w:rsidR="00564324" w:rsidRPr="007E5138" w:rsidRDefault="000B48DE" w:rsidP="0019181C">
      <w:pPr>
        <w:pStyle w:val="3GPPAgreements"/>
        <w:ind w:left="284"/>
      </w:pPr>
      <w:r>
        <w:t>SSSS/</w:t>
      </w:r>
      <w:r w:rsidR="00BE426E" w:rsidRPr="007E5138">
        <w:t>S</w:t>
      </w:r>
      <w:r>
        <w:t>-</w:t>
      </w:r>
      <w:r w:rsidR="00564324" w:rsidRPr="007E5138">
        <w:t>SSS sequence design</w:t>
      </w:r>
    </w:p>
    <w:p w14:paraId="39ACF4E9" w14:textId="77777777" w:rsidR="00564324" w:rsidRPr="007E5138" w:rsidRDefault="00564324" w:rsidP="00E333D2">
      <w:pPr>
        <w:pStyle w:val="3GPPAgreements"/>
        <w:numPr>
          <w:ilvl w:val="1"/>
          <w:numId w:val="9"/>
        </w:numPr>
      </w:pPr>
      <w:r w:rsidRPr="007E5138">
        <w:t>Similar principle</w:t>
      </w:r>
      <w:r w:rsidR="000B48DE">
        <w:t xml:space="preserve">/design </w:t>
      </w:r>
      <w:r w:rsidRPr="007E5138">
        <w:t>as was applied for</w:t>
      </w:r>
      <w:r w:rsidR="00991FAD" w:rsidRPr="007E5138">
        <w:t xml:space="preserve"> NR-</w:t>
      </w:r>
      <w:proofErr w:type="spellStart"/>
      <w:r w:rsidR="00991FAD" w:rsidRPr="007E5138">
        <w:t>Uu</w:t>
      </w:r>
      <w:proofErr w:type="spellEnd"/>
      <w:r w:rsidR="00991FAD" w:rsidRPr="007E5138">
        <w:t xml:space="preserve"> can be used to generate </w:t>
      </w:r>
      <w:r w:rsidR="000B48DE">
        <w:t>SSSS/</w:t>
      </w:r>
      <w:r w:rsidR="00991FAD" w:rsidRPr="007E5138">
        <w:t>S</w:t>
      </w:r>
      <w:r w:rsidR="000B48DE">
        <w:t>-</w:t>
      </w:r>
      <w:r w:rsidRPr="007E5138">
        <w:t>SSS sequence</w:t>
      </w:r>
      <w:r w:rsidR="000B48DE">
        <w:t xml:space="preserve"> in R16.</w:t>
      </w:r>
      <w:r w:rsidR="000403EE">
        <w:t xml:space="preserve"> Note that if S-PSS is different there is no need to distinguish SSSS/S-SSS from </w:t>
      </w:r>
      <w:proofErr w:type="spellStart"/>
      <w:r w:rsidR="000403EE">
        <w:t>Uu</w:t>
      </w:r>
      <w:proofErr w:type="spellEnd"/>
      <w:r w:rsidR="000403EE">
        <w:t xml:space="preserve"> SSS. Otherwise the different relative location of SSSS/S-SSS with respect to PSSS/S-PSSS within a slot can be considered.</w:t>
      </w:r>
    </w:p>
    <w:p w14:paraId="3B3C64BD" w14:textId="77777777" w:rsidR="00564324" w:rsidRPr="007E5138" w:rsidRDefault="00564324" w:rsidP="0019181C">
      <w:pPr>
        <w:pStyle w:val="3GPPAgreements"/>
        <w:ind w:left="284"/>
      </w:pPr>
      <w:r w:rsidRPr="007E5138">
        <w:t>Carried information</w:t>
      </w:r>
    </w:p>
    <w:p w14:paraId="16F17530" w14:textId="77777777" w:rsidR="00564324" w:rsidRPr="007E5138" w:rsidRDefault="00CD2D1D" w:rsidP="00E333D2">
      <w:pPr>
        <w:pStyle w:val="3GPPAgreements"/>
        <w:numPr>
          <w:ilvl w:val="1"/>
          <w:numId w:val="9"/>
        </w:numPr>
      </w:pPr>
      <w:proofErr w:type="spellStart"/>
      <w:r w:rsidRPr="007E5138">
        <w:t>Sidelink</w:t>
      </w:r>
      <w:proofErr w:type="spellEnd"/>
      <w:r w:rsidRPr="007E5138">
        <w:t xml:space="preserve"> synchronization signal ID (SLSS ID)</w:t>
      </w:r>
      <w:r w:rsidR="000B48DE">
        <w:t xml:space="preserve"> is the only information that </w:t>
      </w:r>
      <w:r w:rsidR="009B075B">
        <w:t>needs to be</w:t>
      </w:r>
      <w:r w:rsidR="000B48DE">
        <w:t xml:space="preserve"> carried by SSSS/S-SSS</w:t>
      </w:r>
    </w:p>
    <w:p w14:paraId="482973B3" w14:textId="77777777" w:rsidR="00564324" w:rsidRPr="007E5138" w:rsidRDefault="00564324" w:rsidP="0019181C">
      <w:pPr>
        <w:pStyle w:val="3GPPAgreements"/>
        <w:ind w:left="284"/>
      </w:pPr>
      <w:r w:rsidRPr="007E5138">
        <w:t>Allocation in synchronization resource</w:t>
      </w:r>
    </w:p>
    <w:p w14:paraId="79487BE1" w14:textId="7EA8934E" w:rsidR="000B48DE" w:rsidRPr="00E940DF" w:rsidRDefault="004E417B" w:rsidP="00E940DF">
      <w:pPr>
        <w:pStyle w:val="3GPPAgreements"/>
        <w:numPr>
          <w:ilvl w:val="1"/>
          <w:numId w:val="9"/>
        </w:numPr>
      </w:pPr>
      <w:r w:rsidRPr="007E5138">
        <w:t>SSSS</w:t>
      </w:r>
      <w:r w:rsidR="009B075B">
        <w:t>/S-SSS</w:t>
      </w:r>
      <w:r w:rsidRPr="007E5138">
        <w:t xml:space="preserve"> a</w:t>
      </w:r>
      <w:r w:rsidR="00564324" w:rsidRPr="007E5138">
        <w:t xml:space="preserve">llocation in </w:t>
      </w:r>
      <w:proofErr w:type="spellStart"/>
      <w:r w:rsidRPr="007E5138">
        <w:t>sidelink</w:t>
      </w:r>
      <w:proofErr w:type="spellEnd"/>
      <w:r w:rsidRPr="007E5138">
        <w:t xml:space="preserve"> </w:t>
      </w:r>
      <w:r w:rsidR="00564324" w:rsidRPr="007E5138">
        <w:t>synchronization resource depend</w:t>
      </w:r>
      <w:r w:rsidRPr="007E5138">
        <w:t>s</w:t>
      </w:r>
      <w:r w:rsidR="00564324" w:rsidRPr="007E5138">
        <w:t xml:space="preserve"> on </w:t>
      </w:r>
      <w:r w:rsidRPr="007E5138">
        <w:t xml:space="preserve">selected </w:t>
      </w:r>
      <w:r w:rsidR="00564324" w:rsidRPr="007E5138">
        <w:t xml:space="preserve">numerology. </w:t>
      </w:r>
      <w:r w:rsidRPr="007E5138">
        <w:t>From link budget consideration at least 2, 4 and 8 symbols are needed in case of 15/30/60kHz SCS to be competitive with LTE-V2X that utilizes two SSSS symbols per sync resource</w:t>
      </w:r>
      <w:r w:rsidR="00B744CA" w:rsidRPr="007E5138">
        <w:t>.</w:t>
      </w:r>
      <w:r w:rsidR="009B075B">
        <w:t xml:space="preserve"> Considering that LTE V2X coverage target was agreed for </w:t>
      </w:r>
      <w:proofErr w:type="gramStart"/>
      <w:r w:rsidR="009B075B">
        <w:t>15kHz</w:t>
      </w:r>
      <w:proofErr w:type="gramEnd"/>
      <w:r w:rsidR="009B075B">
        <w:t xml:space="preserve"> SCS, at least two S-SSS symbols should be allocated in case of 15kHz SCS. The similar coverage for 30 and </w:t>
      </w:r>
      <w:proofErr w:type="gramStart"/>
      <w:r w:rsidR="009B075B">
        <w:t>60kHz</w:t>
      </w:r>
      <w:proofErr w:type="gramEnd"/>
      <w:r w:rsidR="009B075B">
        <w:t xml:space="preserve"> SCS can be achieved by repeating SSB, two and four times respectively within 1 </w:t>
      </w:r>
      <w:proofErr w:type="spellStart"/>
      <w:r w:rsidR="009B075B">
        <w:t>ms</w:t>
      </w:r>
      <w:proofErr w:type="spellEnd"/>
      <w:r w:rsidR="009B075B">
        <w:t xml:space="preserve"> (see Option 1 in </w:t>
      </w:r>
      <w:r w:rsidR="009B075B">
        <w:fldChar w:fldCharType="begin"/>
      </w:r>
      <w:r w:rsidR="009B075B">
        <w:instrText xml:space="preserve"> REF _Ref520747055 \h </w:instrText>
      </w:r>
      <w:r w:rsidR="009B075B">
        <w:fldChar w:fldCharType="separate"/>
      </w:r>
      <w:r w:rsidR="007213BA" w:rsidRPr="00B73C1F">
        <w:t xml:space="preserve">Figure </w:t>
      </w:r>
      <w:r w:rsidR="007213BA">
        <w:rPr>
          <w:noProof/>
        </w:rPr>
        <w:t>1</w:t>
      </w:r>
      <w:r w:rsidR="009B075B">
        <w:fldChar w:fldCharType="end"/>
      </w:r>
      <w:r w:rsidR="009B075B">
        <w:t>).</w:t>
      </w:r>
    </w:p>
    <w:p w14:paraId="6CC56F7B" w14:textId="77777777" w:rsidR="000403EE" w:rsidRDefault="000403EE" w:rsidP="000403EE">
      <w:pPr>
        <w:pStyle w:val="3GPPAgreements"/>
        <w:numPr>
          <w:ilvl w:val="0"/>
          <w:numId w:val="0"/>
        </w:numPr>
        <w:ind w:left="284" w:hanging="284"/>
      </w:pPr>
    </w:p>
    <w:p w14:paraId="6D52AE8D" w14:textId="77777777" w:rsidR="000403EE" w:rsidRDefault="000403EE" w:rsidP="00515A9A">
      <w:pPr>
        <w:pStyle w:val="3GPPText"/>
        <w:numPr>
          <w:ilvl w:val="0"/>
          <w:numId w:val="10"/>
        </w:numPr>
      </w:pPr>
    </w:p>
    <w:p w14:paraId="17FF5495" w14:textId="77777777" w:rsidR="000403EE" w:rsidRDefault="000403EE" w:rsidP="00670401">
      <w:pPr>
        <w:pStyle w:val="3GPPAgreements"/>
        <w:numPr>
          <w:ilvl w:val="1"/>
          <w:numId w:val="14"/>
        </w:numPr>
        <w:rPr>
          <w:b/>
        </w:rPr>
      </w:pPr>
      <w:r>
        <w:rPr>
          <w:b/>
        </w:rPr>
        <w:t>For SSSS/S-SSS sequence generation, reuse the same polynomial</w:t>
      </w:r>
      <w:r w:rsidR="00CC3350">
        <w:rPr>
          <w:b/>
        </w:rPr>
        <w:t>s</w:t>
      </w:r>
      <w:r>
        <w:rPr>
          <w:b/>
        </w:rPr>
        <w:t xml:space="preserve"> and initialization state as defined for </w:t>
      </w:r>
      <w:r w:rsidR="00CC3350">
        <w:rPr>
          <w:b/>
        </w:rPr>
        <w:t xml:space="preserve">legacy </w:t>
      </w:r>
      <w:r>
        <w:rPr>
          <w:b/>
        </w:rPr>
        <w:t>SSS</w:t>
      </w:r>
      <w:r w:rsidR="00CC3350">
        <w:rPr>
          <w:b/>
        </w:rPr>
        <w:t xml:space="preserve"> on </w:t>
      </w:r>
      <w:proofErr w:type="spellStart"/>
      <w:r w:rsidR="00CC3350">
        <w:rPr>
          <w:b/>
        </w:rPr>
        <w:t>Uu</w:t>
      </w:r>
      <w:proofErr w:type="spellEnd"/>
      <w:r w:rsidR="00CC3350">
        <w:rPr>
          <w:b/>
        </w:rPr>
        <w:t xml:space="preserve"> link</w:t>
      </w:r>
    </w:p>
    <w:p w14:paraId="395C8742" w14:textId="77777777" w:rsidR="00756C35" w:rsidRDefault="00756C35" w:rsidP="00670401">
      <w:pPr>
        <w:pStyle w:val="3GPPAgreements"/>
        <w:numPr>
          <w:ilvl w:val="1"/>
          <w:numId w:val="14"/>
        </w:numPr>
        <w:rPr>
          <w:b/>
        </w:rPr>
      </w:pPr>
      <w:r>
        <w:rPr>
          <w:b/>
        </w:rPr>
        <w:t>For number of SSSS/S-SSS sequences, select between the following two alternatives:</w:t>
      </w:r>
    </w:p>
    <w:p w14:paraId="2DBDD27C" w14:textId="77777777" w:rsidR="000403EE" w:rsidRDefault="00756C35" w:rsidP="00670401">
      <w:pPr>
        <w:pStyle w:val="3GPPAgreements"/>
        <w:numPr>
          <w:ilvl w:val="2"/>
          <w:numId w:val="14"/>
        </w:numPr>
        <w:rPr>
          <w:b/>
        </w:rPr>
      </w:pPr>
      <w:r>
        <w:rPr>
          <w:b/>
        </w:rPr>
        <w:t xml:space="preserve">Alt.1 Keep the same number of SSSS/S-SSS sequences for PC5 as it is defined for </w:t>
      </w:r>
      <w:proofErr w:type="spellStart"/>
      <w:r>
        <w:rPr>
          <w:b/>
        </w:rPr>
        <w:t>Uu</w:t>
      </w:r>
      <w:proofErr w:type="spellEnd"/>
      <w:r>
        <w:rPr>
          <w:b/>
        </w:rPr>
        <w:t xml:space="preserve"> (i.e. 336 sequences)</w:t>
      </w:r>
    </w:p>
    <w:p w14:paraId="66409AEA" w14:textId="77777777" w:rsidR="000403EE" w:rsidRDefault="00756C35" w:rsidP="00670401">
      <w:pPr>
        <w:pStyle w:val="3GPPAgreements"/>
        <w:numPr>
          <w:ilvl w:val="2"/>
          <w:numId w:val="14"/>
        </w:numPr>
        <w:rPr>
          <w:b/>
        </w:rPr>
      </w:pPr>
      <w:r>
        <w:rPr>
          <w:b/>
        </w:rPr>
        <w:t>Alt.2 Reduce the number of SSSS/S-SSS sequences for PC5 in two times (i.e. 168 sequences) to be on par with LTE V2X design</w:t>
      </w:r>
    </w:p>
    <w:p w14:paraId="5783E1DE" w14:textId="77777777" w:rsidR="00756C35" w:rsidRDefault="00756C35" w:rsidP="00670401">
      <w:pPr>
        <w:pStyle w:val="3GPPAgreements"/>
        <w:numPr>
          <w:ilvl w:val="1"/>
          <w:numId w:val="14"/>
        </w:numPr>
        <w:rPr>
          <w:b/>
        </w:rPr>
      </w:pPr>
      <w:r>
        <w:rPr>
          <w:b/>
        </w:rPr>
        <w:t>SSSS/S-SSS sequence carries information on SLSS ID</w:t>
      </w:r>
    </w:p>
    <w:p w14:paraId="797CD9D6" w14:textId="77777777" w:rsidR="00B10070" w:rsidRDefault="00B10070" w:rsidP="00756C35">
      <w:pPr>
        <w:pStyle w:val="3GPPText"/>
      </w:pPr>
    </w:p>
    <w:p w14:paraId="45BDDEED" w14:textId="77777777" w:rsidR="00756C35" w:rsidRPr="000B48DE" w:rsidRDefault="00756C35" w:rsidP="00756C35">
      <w:pPr>
        <w:pStyle w:val="3GPPText"/>
        <w:rPr>
          <w:b/>
          <w:u w:val="single"/>
          <w:lang w:val="en-GB"/>
        </w:rPr>
      </w:pPr>
      <w:r>
        <w:rPr>
          <w:b/>
          <w:u w:val="single"/>
          <w:lang w:val="en-GB"/>
        </w:rPr>
        <w:t>SSB Physical Structure (S-PSS</w:t>
      </w:r>
      <w:r w:rsidRPr="000B48DE">
        <w:rPr>
          <w:b/>
          <w:u w:val="single"/>
          <w:lang w:val="en-GB"/>
        </w:rPr>
        <w:t>/S-SSS</w:t>
      </w:r>
      <w:r>
        <w:rPr>
          <w:b/>
          <w:u w:val="single"/>
          <w:lang w:val="en-GB"/>
        </w:rPr>
        <w:t>/PSBCH</w:t>
      </w:r>
      <w:r w:rsidRPr="000B48DE">
        <w:rPr>
          <w:b/>
          <w:u w:val="single"/>
          <w:lang w:val="en-GB"/>
        </w:rPr>
        <w:t>)</w:t>
      </w:r>
    </w:p>
    <w:p w14:paraId="201E116D" w14:textId="77777777" w:rsidR="00756C35" w:rsidRDefault="005A7D34" w:rsidP="00756C35">
      <w:pPr>
        <w:pStyle w:val="3GPPText"/>
      </w:pPr>
      <w:r>
        <w:t>I</w:t>
      </w:r>
      <w:r w:rsidR="00756C35">
        <w:t xml:space="preserve">n order to achieve the similar or even better synchronization coverage in case of </w:t>
      </w:r>
      <w:proofErr w:type="gramStart"/>
      <w:r w:rsidR="00756C35">
        <w:t>15kHz</w:t>
      </w:r>
      <w:proofErr w:type="gramEnd"/>
      <w:r w:rsidR="00756C35">
        <w:t xml:space="preserve"> SCS, the physical structure </w:t>
      </w:r>
      <w:r w:rsidR="00365EED">
        <w:t xml:space="preserve">as shown in </w:t>
      </w:r>
      <w:r w:rsidR="00371C49">
        <w:fldChar w:fldCharType="begin"/>
      </w:r>
      <w:r w:rsidR="00371C49">
        <w:instrText xml:space="preserve"> REF _Ref966266 \h </w:instrText>
      </w:r>
      <w:r w:rsidR="00371C49">
        <w:fldChar w:fldCharType="separate"/>
      </w:r>
      <w:r w:rsidR="007213BA">
        <w:t xml:space="preserve">Figure </w:t>
      </w:r>
      <w:r w:rsidR="007213BA">
        <w:rPr>
          <w:noProof/>
        </w:rPr>
        <w:t>2</w:t>
      </w:r>
      <w:r w:rsidR="00371C49">
        <w:fldChar w:fldCharType="end"/>
      </w:r>
      <w:r w:rsidR="00371C49">
        <w:t xml:space="preserve"> </w:t>
      </w:r>
      <w:r w:rsidR="00365EED">
        <w:t xml:space="preserve">can be </w:t>
      </w:r>
      <w:r w:rsidR="00756C35">
        <w:t>proposed for SSB:</w:t>
      </w:r>
    </w:p>
    <w:p w14:paraId="3C8F4895" w14:textId="77777777" w:rsidR="005A7D34" w:rsidRDefault="005A7D34" w:rsidP="00E940DF">
      <w:pPr>
        <w:pStyle w:val="3GPPAgreements"/>
        <w:ind w:left="284"/>
      </w:pPr>
      <w:r>
        <w:t>The first symbol of SSB is allocated for AGC operation</w:t>
      </w:r>
      <w:r w:rsidR="00365EED">
        <w:t>. It can be represented by PSSS/S-PSS signal or any other signal</w:t>
      </w:r>
    </w:p>
    <w:p w14:paraId="5FE048A1" w14:textId="77777777" w:rsidR="005A7D34" w:rsidRDefault="005A7D34" w:rsidP="00E940DF">
      <w:pPr>
        <w:pStyle w:val="3GPPAgreements"/>
        <w:ind w:left="284"/>
      </w:pPr>
      <w:r>
        <w:t>The next two symbols of SSB are used for S-PSS/PSSS transmission</w:t>
      </w:r>
      <w:r w:rsidR="00365EED">
        <w:t xml:space="preserve"> and detection</w:t>
      </w:r>
    </w:p>
    <w:p w14:paraId="3A4F33C9" w14:textId="77777777" w:rsidR="005A7D34" w:rsidRDefault="005A7D34" w:rsidP="00E940DF">
      <w:pPr>
        <w:pStyle w:val="3GPPAgreements"/>
        <w:ind w:left="284"/>
      </w:pPr>
      <w:r>
        <w:t xml:space="preserve">The </w:t>
      </w:r>
      <w:r w:rsidR="00365EED">
        <w:t xml:space="preserve">next two symbols </w:t>
      </w:r>
      <w:r w:rsidR="00CC3350">
        <w:t>are S-SSS/SSSS (</w:t>
      </w:r>
      <w:r w:rsidR="00365EED">
        <w:t xml:space="preserve">follow the </w:t>
      </w:r>
      <w:r>
        <w:t>S-PSS/PSSS symbols</w:t>
      </w:r>
      <w:r w:rsidR="00CC3350">
        <w:t>)</w:t>
      </w:r>
    </w:p>
    <w:p w14:paraId="0B82840F" w14:textId="77777777" w:rsidR="0002718A" w:rsidRDefault="0002718A" w:rsidP="00E940DF">
      <w:pPr>
        <w:pStyle w:val="3GPPAgreements"/>
        <w:numPr>
          <w:ilvl w:val="1"/>
          <w:numId w:val="9"/>
        </w:numPr>
      </w:pPr>
      <w:r>
        <w:tab/>
        <w:t xml:space="preserve">In general the position of S-SSS symbols can be shifted with respect to P-SSS/S-PSSS, although it may not be desirable </w:t>
      </w:r>
      <w:r w:rsidR="00CC3350">
        <w:t>if coherent detection is used for S-SSS detection</w:t>
      </w:r>
    </w:p>
    <w:p w14:paraId="2910E55A" w14:textId="77777777" w:rsidR="005A7D34" w:rsidRDefault="005A7D34" w:rsidP="00E940DF">
      <w:pPr>
        <w:pStyle w:val="3GPPAgreements"/>
        <w:ind w:left="284"/>
      </w:pPr>
      <w:r>
        <w:t xml:space="preserve">The remaining </w:t>
      </w:r>
      <w:r w:rsidR="0002718A">
        <w:t>symbols of slot</w:t>
      </w:r>
      <w:r>
        <w:t xml:space="preserve"> are allocated for PSBCH and DMRS transmissions</w:t>
      </w:r>
      <w:r w:rsidR="00365EED">
        <w:t xml:space="preserve"> except the last symbol</w:t>
      </w:r>
    </w:p>
    <w:p w14:paraId="083B867D" w14:textId="77777777" w:rsidR="0002718A" w:rsidRDefault="0002718A" w:rsidP="00E940DF">
      <w:pPr>
        <w:pStyle w:val="3GPPAgreements"/>
        <w:numPr>
          <w:ilvl w:val="1"/>
          <w:numId w:val="9"/>
        </w:numPr>
      </w:pPr>
      <w:r>
        <w:tab/>
        <w:t xml:space="preserve">It should be noted that </w:t>
      </w:r>
      <w:r w:rsidR="00365EED">
        <w:t xml:space="preserve">the </w:t>
      </w:r>
      <w:r>
        <w:t xml:space="preserve">number of PSBCH symbols may be reduced if it is ensured that the same coverage as in LTE PSBCH </w:t>
      </w:r>
      <w:r w:rsidR="00365EED">
        <w:t xml:space="preserve">can be </w:t>
      </w:r>
      <w:r>
        <w:t>guaranteed</w:t>
      </w:r>
      <w:r w:rsidR="00365EED">
        <w:t xml:space="preserve"> which is dependent on </w:t>
      </w:r>
      <w:r w:rsidR="00CC3350">
        <w:t xml:space="preserve">PSBCH </w:t>
      </w:r>
      <w:r w:rsidR="00365EED">
        <w:t>payload</w:t>
      </w:r>
    </w:p>
    <w:p w14:paraId="6EA32640" w14:textId="77777777" w:rsidR="0002718A" w:rsidRDefault="005A7D34" w:rsidP="00E940DF">
      <w:pPr>
        <w:pStyle w:val="3GPPAgreements"/>
        <w:ind w:left="284"/>
      </w:pPr>
      <w:r>
        <w:t xml:space="preserve">The last symbol serves as a guard period and is allocated </w:t>
      </w:r>
      <w:r w:rsidR="00371C49">
        <w:t xml:space="preserve">to enable </w:t>
      </w:r>
      <w:r>
        <w:t>TX/RX switching</w:t>
      </w:r>
    </w:p>
    <w:p w14:paraId="03FF51FA" w14:textId="77777777" w:rsidR="00371C49" w:rsidRDefault="00371C49">
      <w:pPr>
        <w:pStyle w:val="3GPPText"/>
      </w:pPr>
    </w:p>
    <w:p w14:paraId="74F88682" w14:textId="5CE60BA4" w:rsidR="00371C49" w:rsidRDefault="00CE0FC6" w:rsidP="00E940DF">
      <w:pPr>
        <w:pStyle w:val="3GPPText"/>
        <w:jc w:val="center"/>
      </w:pPr>
      <w:r w:rsidRPr="00F02C93">
        <w:object w:dxaOrig="5280" w:dyaOrig="3980" w14:anchorId="3BD6F04C">
          <v:shape id="_x0000_i1026" type="#_x0000_t75" style="width:180.75pt;height:136.5pt" o:ole="">
            <v:imagedata r:id="rId17" o:title=""/>
          </v:shape>
          <o:OLEObject Type="Embed" ProgID="Visio.Drawing.15" ShapeID="_x0000_i1026" DrawAspect="Content" ObjectID="_1627505369" r:id="rId18"/>
        </w:object>
      </w:r>
    </w:p>
    <w:p w14:paraId="7D4D2D3F" w14:textId="77777777" w:rsidR="007D4FAB" w:rsidRDefault="007D4FAB" w:rsidP="007D4FAB">
      <w:pPr>
        <w:pStyle w:val="Caption"/>
        <w:jc w:val="center"/>
      </w:pPr>
      <w:bookmarkStart w:id="4" w:name="_Ref966266"/>
      <w:r>
        <w:t xml:space="preserve">Figure </w:t>
      </w:r>
      <w:r>
        <w:fldChar w:fldCharType="begin"/>
      </w:r>
      <w:r>
        <w:instrText xml:space="preserve"> SEQ Figure \* ARABIC </w:instrText>
      </w:r>
      <w:r>
        <w:fldChar w:fldCharType="separate"/>
      </w:r>
      <w:r w:rsidR="007213BA">
        <w:rPr>
          <w:noProof/>
        </w:rPr>
        <w:t>2</w:t>
      </w:r>
      <w:r>
        <w:fldChar w:fldCharType="end"/>
      </w:r>
      <w:bookmarkEnd w:id="4"/>
      <w:r>
        <w:t xml:space="preserve">: </w:t>
      </w:r>
      <w:proofErr w:type="spellStart"/>
      <w:r>
        <w:t>Sidelink</w:t>
      </w:r>
      <w:proofErr w:type="spellEnd"/>
      <w:r>
        <w:t xml:space="preserve"> SSB Physical Structure for S-PSS/S-SSS/PSBCH</w:t>
      </w:r>
    </w:p>
    <w:p w14:paraId="14CDCC31" w14:textId="77777777" w:rsidR="007D4FAB" w:rsidRDefault="007D4FAB" w:rsidP="00756C35">
      <w:pPr>
        <w:pStyle w:val="3GPPText"/>
      </w:pPr>
    </w:p>
    <w:p w14:paraId="42EE3A73" w14:textId="4ED054C5" w:rsidR="00514279" w:rsidRPr="005B7EF7" w:rsidRDefault="00514279" w:rsidP="00756C35">
      <w:pPr>
        <w:pStyle w:val="3GPPText"/>
      </w:pPr>
      <w:r w:rsidRPr="005B7EF7">
        <w:t xml:space="preserve">At the last meeting the issue on PAPR and </w:t>
      </w:r>
      <w:r w:rsidR="00F52EE9" w:rsidRPr="005B7EF7">
        <w:t xml:space="preserve">MPR difference b/w S-PSS and S-SSS was raised. In our view, RAN1 need to agree first on signals, and then study whether there is any issue. Our understanding is that companies assume that PSS/SSS signals will be somewhat reused. In order to analyze the problem, we have conducted MPR analysis for NR PSS/SSS signals and have observed that the MPR difference does not exceed 1 </w:t>
      </w:r>
      <w:proofErr w:type="spellStart"/>
      <w:r w:rsidR="00F52EE9" w:rsidRPr="005B7EF7">
        <w:t>dB.</w:t>
      </w:r>
      <w:proofErr w:type="spellEnd"/>
      <w:r w:rsidR="00F52EE9" w:rsidRPr="005B7EF7">
        <w:t xml:space="preserve"> Therefore, among the proposed options for evaluations Option 3 should be used.</w:t>
      </w:r>
    </w:p>
    <w:p w14:paraId="48452E6F" w14:textId="2DD169B0" w:rsidR="00514279" w:rsidRDefault="00F52EE9" w:rsidP="00756C35">
      <w:pPr>
        <w:pStyle w:val="3GPPText"/>
      </w:pPr>
      <w:r w:rsidRPr="005B7EF7">
        <w:t>Another consideration is that RAN1 need to discuss physical structure for PSBCH. Given that this channel is expected to be modulated by either BPSK or QPSK we expect that MPR settings to be dominated by this channel and therefore</w:t>
      </w:r>
      <w:r w:rsidR="005B7EF7" w:rsidRPr="005B7EF7">
        <w:t>, we do not observe critical issue in current assumptions on S-PSS and S-SSS design and the need to use different MPR settings across different symbols within one slot.</w:t>
      </w:r>
    </w:p>
    <w:p w14:paraId="21133E4E" w14:textId="77777777" w:rsidR="00514279" w:rsidRPr="00756C35" w:rsidRDefault="00514279" w:rsidP="00756C35">
      <w:pPr>
        <w:pStyle w:val="3GPPText"/>
      </w:pPr>
    </w:p>
    <w:p w14:paraId="361F227B" w14:textId="77777777" w:rsidR="00D3078D" w:rsidRDefault="00D3078D" w:rsidP="00064EEE">
      <w:pPr>
        <w:pStyle w:val="3GPPH3"/>
        <w:tabs>
          <w:tab w:val="clear" w:pos="284"/>
          <w:tab w:val="num" w:pos="0"/>
        </w:tabs>
        <w:ind w:left="0"/>
      </w:pPr>
      <w:r>
        <w:t>PSBCH Design Considerations</w:t>
      </w:r>
    </w:p>
    <w:p w14:paraId="637AA8BD" w14:textId="77777777" w:rsidR="007A12DE" w:rsidRPr="00D7698F" w:rsidRDefault="007A12DE" w:rsidP="00B102C3">
      <w:pPr>
        <w:pStyle w:val="3GPPText"/>
        <w:rPr>
          <w:b/>
          <w:u w:val="single"/>
          <w:lang w:val="en-GB"/>
        </w:rPr>
      </w:pPr>
      <w:r w:rsidRPr="00D7698F">
        <w:rPr>
          <w:b/>
          <w:u w:val="single"/>
          <w:lang w:val="en-GB"/>
        </w:rPr>
        <w:t>PSBCH content</w:t>
      </w:r>
    </w:p>
    <w:p w14:paraId="73A8559D" w14:textId="3EC8EBE9" w:rsidR="00515A9A" w:rsidRPr="00D7698F" w:rsidRDefault="008E558D" w:rsidP="00B102C3">
      <w:pPr>
        <w:pStyle w:val="3GPPText"/>
        <w:rPr>
          <w:lang w:val="en-GB"/>
        </w:rPr>
      </w:pPr>
      <w:r w:rsidRPr="00D7698F">
        <w:rPr>
          <w:lang w:val="en-GB"/>
        </w:rPr>
        <w:t>The main role of PSBCH is to carry SFN</w:t>
      </w:r>
      <w:r w:rsidR="00FE36A4" w:rsidRPr="00D7698F">
        <w:rPr>
          <w:lang w:val="en-GB"/>
        </w:rPr>
        <w:t>/DFN</w:t>
      </w:r>
      <w:r w:rsidRPr="00D7698F">
        <w:rPr>
          <w:lang w:val="en-GB"/>
        </w:rPr>
        <w:t xml:space="preserve"> and slot number, so that all UEs can have the same timing</w:t>
      </w:r>
      <w:r w:rsidR="00FD5A05" w:rsidRPr="00D7698F">
        <w:rPr>
          <w:lang w:val="en-GB"/>
        </w:rPr>
        <w:t xml:space="preserve"> notion</w:t>
      </w:r>
      <w:r w:rsidRPr="00D7698F">
        <w:rPr>
          <w:lang w:val="en-GB"/>
        </w:rPr>
        <w:t xml:space="preserve">. </w:t>
      </w:r>
      <w:r w:rsidR="00FD5A05" w:rsidRPr="00D7698F">
        <w:rPr>
          <w:lang w:val="en-GB"/>
        </w:rPr>
        <w:t>In addition, PSBCH can carry 1) information essential to physical layer oper</w:t>
      </w:r>
      <w:r w:rsidR="00E72CCC" w:rsidRPr="00D7698F">
        <w:rPr>
          <w:lang w:val="en-GB"/>
        </w:rPr>
        <w:t xml:space="preserve">ation </w:t>
      </w:r>
      <w:r w:rsidR="00371C49" w:rsidRPr="00D7698F">
        <w:rPr>
          <w:lang w:val="en-GB"/>
        </w:rPr>
        <w:t>e.g.</w:t>
      </w:r>
      <w:r w:rsidR="00E72CCC" w:rsidRPr="00D7698F">
        <w:rPr>
          <w:lang w:val="en-GB"/>
        </w:rPr>
        <w:t xml:space="preserve"> </w:t>
      </w:r>
      <w:r w:rsidR="00FD5A05" w:rsidRPr="00D7698F">
        <w:rPr>
          <w:lang w:val="en-GB"/>
        </w:rPr>
        <w:t xml:space="preserve">parameters describing L1 structure of PSCCH and/or PSSCH channels, 2) information relevant to </w:t>
      </w:r>
      <w:proofErr w:type="spellStart"/>
      <w:r w:rsidR="00FD5A05" w:rsidRPr="00D7698F">
        <w:rPr>
          <w:lang w:val="en-GB"/>
        </w:rPr>
        <w:t>sidelink</w:t>
      </w:r>
      <w:proofErr w:type="spellEnd"/>
      <w:r w:rsidR="00FD5A05" w:rsidRPr="00D7698F">
        <w:rPr>
          <w:lang w:val="en-GB"/>
        </w:rPr>
        <w:t xml:space="preserve"> synchronization procedure, e.g. type of original synchronization reference, sync hop information,</w:t>
      </w:r>
      <w:r w:rsidR="00F23C93" w:rsidRPr="00D7698F">
        <w:rPr>
          <w:lang w:val="en-GB"/>
        </w:rPr>
        <w:t xml:space="preserve"> allocation of sync resources and</w:t>
      </w:r>
      <w:r w:rsidR="00FD5A05" w:rsidRPr="00D7698F">
        <w:rPr>
          <w:lang w:val="en-GB"/>
        </w:rPr>
        <w:t xml:space="preserve"> whe</w:t>
      </w:r>
      <w:r w:rsidR="00F23C93" w:rsidRPr="00D7698F">
        <w:rPr>
          <w:lang w:val="en-GB"/>
        </w:rPr>
        <w:t xml:space="preserve">ther sync source is stationary. Finally, PSBCH should contain a set of reserved bits for </w:t>
      </w:r>
      <w:r w:rsidR="00371C49" w:rsidRPr="00D7698F">
        <w:rPr>
          <w:lang w:val="en-GB"/>
        </w:rPr>
        <w:t xml:space="preserve">the purpose of </w:t>
      </w:r>
      <w:r w:rsidR="00F23C93" w:rsidRPr="00D7698F">
        <w:rPr>
          <w:lang w:val="en-GB"/>
        </w:rPr>
        <w:t>forward compatibility.</w:t>
      </w:r>
      <w:r w:rsidR="00371C49" w:rsidRPr="00D7698F">
        <w:rPr>
          <w:lang w:val="en-GB"/>
        </w:rPr>
        <w:t xml:space="preserve"> </w:t>
      </w:r>
      <w:r w:rsidR="004963DC" w:rsidRPr="00D7698F">
        <w:rPr>
          <w:lang w:val="en-GB"/>
        </w:rPr>
        <w:t>The physical structure of PSBCH should be aligned with PSSS/SSSS in terms of</w:t>
      </w:r>
      <w:r w:rsidR="00330575" w:rsidRPr="00D7698F">
        <w:rPr>
          <w:lang w:val="en-GB"/>
        </w:rPr>
        <w:t xml:space="preserve"> transmission</w:t>
      </w:r>
      <w:r w:rsidR="004963DC" w:rsidRPr="00D7698F">
        <w:rPr>
          <w:lang w:val="en-GB"/>
        </w:rPr>
        <w:t xml:space="preserve"> bandwidth</w:t>
      </w:r>
      <w:r w:rsidR="00371C49" w:rsidRPr="00D7698F">
        <w:rPr>
          <w:lang w:val="en-GB"/>
        </w:rPr>
        <w:t xml:space="preserve"> (see </w:t>
      </w:r>
      <w:r w:rsidR="00371C49" w:rsidRPr="00D7698F">
        <w:rPr>
          <w:lang w:val="en-GB"/>
        </w:rPr>
        <w:fldChar w:fldCharType="begin"/>
      </w:r>
      <w:r w:rsidR="00371C49" w:rsidRPr="00D7698F">
        <w:rPr>
          <w:lang w:val="en-GB"/>
        </w:rPr>
        <w:instrText xml:space="preserve"> REF _Ref966266 \h </w:instrText>
      </w:r>
      <w:r w:rsidR="00064C1D" w:rsidRPr="00D7698F">
        <w:rPr>
          <w:lang w:val="en-GB"/>
        </w:rPr>
        <w:instrText xml:space="preserve"> \* MERGEFORMAT </w:instrText>
      </w:r>
      <w:r w:rsidR="00371C49" w:rsidRPr="00D7698F">
        <w:rPr>
          <w:lang w:val="en-GB"/>
        </w:rPr>
      </w:r>
      <w:r w:rsidR="00371C49" w:rsidRPr="00D7698F">
        <w:rPr>
          <w:lang w:val="en-GB"/>
        </w:rPr>
        <w:fldChar w:fldCharType="separate"/>
      </w:r>
      <w:r w:rsidR="007213BA">
        <w:t xml:space="preserve">Figure </w:t>
      </w:r>
      <w:r w:rsidR="007213BA">
        <w:rPr>
          <w:noProof/>
        </w:rPr>
        <w:t>2</w:t>
      </w:r>
      <w:r w:rsidR="00371C49" w:rsidRPr="00D7698F">
        <w:rPr>
          <w:lang w:val="en-GB"/>
        </w:rPr>
        <w:fldChar w:fldCharType="end"/>
      </w:r>
      <w:r w:rsidR="00371C49" w:rsidRPr="00D7698F">
        <w:rPr>
          <w:lang w:val="en-GB"/>
        </w:rPr>
        <w:t>)</w:t>
      </w:r>
      <w:r w:rsidR="004963DC" w:rsidRPr="00D7698F">
        <w:rPr>
          <w:lang w:val="en-GB"/>
        </w:rPr>
        <w:t>.</w:t>
      </w:r>
      <w:r w:rsidR="003A329B" w:rsidRPr="00D7698F">
        <w:rPr>
          <w:lang w:val="en-GB"/>
        </w:rPr>
        <w:t xml:space="preserve"> In addition, PSBCH may carry information on </w:t>
      </w:r>
      <w:proofErr w:type="spellStart"/>
      <w:r w:rsidR="003A329B" w:rsidRPr="00D7698F">
        <w:rPr>
          <w:lang w:val="en-GB"/>
        </w:rPr>
        <w:t>sidelink</w:t>
      </w:r>
      <w:proofErr w:type="spellEnd"/>
      <w:r w:rsidR="003A329B" w:rsidRPr="00D7698F">
        <w:rPr>
          <w:lang w:val="en-GB"/>
        </w:rPr>
        <w:t xml:space="preserve"> resource configuration </w:t>
      </w:r>
      <w:r w:rsidR="008F57AB" w:rsidRPr="00D7698F">
        <w:rPr>
          <w:lang w:val="en-GB"/>
        </w:rPr>
        <w:t xml:space="preserve">or profile </w:t>
      </w:r>
      <w:r w:rsidR="003A329B" w:rsidRPr="00D7698F">
        <w:rPr>
          <w:lang w:val="en-GB"/>
        </w:rPr>
        <w:t xml:space="preserve">ID, so that UEs that have synchronized to SLSS for the first time can figure out </w:t>
      </w:r>
      <w:proofErr w:type="spellStart"/>
      <w:r w:rsidR="003A329B" w:rsidRPr="00D7698F">
        <w:rPr>
          <w:lang w:val="en-GB"/>
        </w:rPr>
        <w:t>sidelink</w:t>
      </w:r>
      <w:proofErr w:type="spellEnd"/>
      <w:r w:rsidR="003A329B" w:rsidRPr="00D7698F">
        <w:rPr>
          <w:lang w:val="en-GB"/>
        </w:rPr>
        <w:t xml:space="preserve"> resource configuration </w:t>
      </w:r>
      <w:r w:rsidR="008F57AB" w:rsidRPr="00D7698F">
        <w:rPr>
          <w:lang w:val="en-GB"/>
        </w:rPr>
        <w:t>to use</w:t>
      </w:r>
      <w:r w:rsidR="003A329B" w:rsidRPr="00D7698F">
        <w:rPr>
          <w:lang w:val="en-GB"/>
        </w:rPr>
        <w:t>.</w:t>
      </w:r>
      <w:r w:rsidR="00FE36A4" w:rsidRPr="00D7698F">
        <w:rPr>
          <w:lang w:val="en-GB"/>
        </w:rPr>
        <w:t xml:space="preserve"> It is assumed that the set of profiles will be preconfigured to UE.</w:t>
      </w:r>
    </w:p>
    <w:p w14:paraId="1BE96B03" w14:textId="3D0F2BA7" w:rsidR="00B102C3" w:rsidRPr="00D7698F" w:rsidRDefault="00515A9A" w:rsidP="00B102C3">
      <w:pPr>
        <w:pStyle w:val="3GPPText"/>
        <w:rPr>
          <w:lang w:val="en-GB"/>
        </w:rPr>
      </w:pPr>
      <w:r w:rsidRPr="00D7698F">
        <w:rPr>
          <w:lang w:val="en-GB"/>
        </w:rPr>
        <w:t xml:space="preserve">Finally, given that two types of synchronization procedures (GNSS based and </w:t>
      </w:r>
      <w:proofErr w:type="spellStart"/>
      <w:r w:rsidRPr="00D7698F">
        <w:rPr>
          <w:lang w:val="en-GB"/>
        </w:rPr>
        <w:t>gNB</w:t>
      </w:r>
      <w:proofErr w:type="spellEnd"/>
      <w:r w:rsidRPr="00D7698F">
        <w:rPr>
          <w:lang w:val="en-GB"/>
        </w:rPr>
        <w:t>/</w:t>
      </w:r>
      <w:proofErr w:type="spellStart"/>
      <w:r w:rsidRPr="00D7698F">
        <w:rPr>
          <w:lang w:val="en-GB"/>
        </w:rPr>
        <w:t>eNB</w:t>
      </w:r>
      <w:proofErr w:type="spellEnd"/>
      <w:r w:rsidRPr="00D7698F">
        <w:rPr>
          <w:lang w:val="en-GB"/>
        </w:rPr>
        <w:t xml:space="preserve"> based) were agreed</w:t>
      </w:r>
      <w:r w:rsidR="00E11B0D">
        <w:rPr>
          <w:lang w:val="en-GB"/>
        </w:rPr>
        <w:t>,</w:t>
      </w:r>
      <w:r w:rsidRPr="00D7698F">
        <w:rPr>
          <w:lang w:val="en-GB"/>
        </w:rPr>
        <w:t xml:space="preserve"> we </w:t>
      </w:r>
      <w:r w:rsidR="00A57286" w:rsidRPr="00D7698F">
        <w:rPr>
          <w:lang w:val="en-GB"/>
        </w:rPr>
        <w:t xml:space="preserve">propose that </w:t>
      </w:r>
      <w:r w:rsidRPr="00D7698F">
        <w:rPr>
          <w:lang w:val="en-GB"/>
        </w:rPr>
        <w:t>PSBCH should indicate procedure in use.</w:t>
      </w:r>
      <w:r w:rsidR="007A12DE" w:rsidRPr="00D7698F">
        <w:rPr>
          <w:lang w:val="en-GB"/>
        </w:rPr>
        <w:t xml:space="preserve"> </w:t>
      </w:r>
      <w:r w:rsidRPr="00D7698F">
        <w:rPr>
          <w:lang w:val="en-GB"/>
        </w:rPr>
        <w:t>Based on the discussion</w:t>
      </w:r>
      <w:r w:rsidR="007A12DE" w:rsidRPr="00D7698F">
        <w:rPr>
          <w:lang w:val="en-GB"/>
        </w:rPr>
        <w:t xml:space="preserve">, </w:t>
      </w:r>
      <w:r w:rsidRPr="00D7698F">
        <w:rPr>
          <w:lang w:val="en-GB"/>
        </w:rPr>
        <w:t>we believe at least the following content should be carrie</w:t>
      </w:r>
      <w:r w:rsidR="00A57286" w:rsidRPr="00D7698F">
        <w:rPr>
          <w:lang w:val="en-GB"/>
        </w:rPr>
        <w:t>d</w:t>
      </w:r>
      <w:r w:rsidRPr="00D7698F">
        <w:rPr>
          <w:lang w:val="en-GB"/>
        </w:rPr>
        <w:t xml:space="preserve"> by PSBCH</w:t>
      </w:r>
    </w:p>
    <w:p w14:paraId="64BB190C" w14:textId="77777777" w:rsidR="00FE36A4" w:rsidRPr="00D7698F" w:rsidRDefault="00FE36A4" w:rsidP="00FE36A4">
      <w:pPr>
        <w:pStyle w:val="3GPPAgreements"/>
        <w:numPr>
          <w:ilvl w:val="0"/>
          <w:numId w:val="0"/>
        </w:numPr>
        <w:ind w:left="284" w:hanging="284"/>
      </w:pPr>
    </w:p>
    <w:p w14:paraId="78BCBBB8" w14:textId="77777777" w:rsidR="00FE36A4" w:rsidRPr="00D7698F" w:rsidRDefault="00FE36A4" w:rsidP="00515A9A">
      <w:pPr>
        <w:pStyle w:val="3GPPText"/>
        <w:numPr>
          <w:ilvl w:val="0"/>
          <w:numId w:val="10"/>
        </w:numPr>
      </w:pPr>
    </w:p>
    <w:p w14:paraId="7B7A844A" w14:textId="77777777" w:rsidR="00FE36A4" w:rsidRPr="00D7698F" w:rsidRDefault="00FE36A4" w:rsidP="00FE36A4">
      <w:pPr>
        <w:pStyle w:val="3GPPAgreements"/>
        <w:numPr>
          <w:ilvl w:val="1"/>
          <w:numId w:val="14"/>
        </w:numPr>
        <w:rPr>
          <w:b/>
        </w:rPr>
      </w:pPr>
      <w:r w:rsidRPr="00D7698F">
        <w:rPr>
          <w:b/>
        </w:rPr>
        <w:t>The following content is carried by PSBCH</w:t>
      </w:r>
    </w:p>
    <w:p w14:paraId="2632143A" w14:textId="77777777" w:rsidR="003A329B" w:rsidRPr="00D7698F" w:rsidRDefault="003A329B" w:rsidP="00515A9A">
      <w:pPr>
        <w:pStyle w:val="3GPPAgreements"/>
        <w:numPr>
          <w:ilvl w:val="1"/>
          <w:numId w:val="9"/>
        </w:numPr>
        <w:rPr>
          <w:b/>
        </w:rPr>
      </w:pPr>
      <w:r w:rsidRPr="00D7698F">
        <w:rPr>
          <w:b/>
        </w:rPr>
        <w:t xml:space="preserve">DFN </w:t>
      </w:r>
      <w:r w:rsidR="00155C77" w:rsidRPr="00D7698F">
        <w:rPr>
          <w:b/>
        </w:rPr>
        <w:t>(frame/sub-frame/slot number)</w:t>
      </w:r>
    </w:p>
    <w:p w14:paraId="6A3ECCF5" w14:textId="77777777" w:rsidR="007A12DE" w:rsidRPr="00D7698F" w:rsidRDefault="007A12DE" w:rsidP="00515A9A">
      <w:pPr>
        <w:pStyle w:val="3GPPAgreements"/>
        <w:numPr>
          <w:ilvl w:val="1"/>
          <w:numId w:val="9"/>
        </w:numPr>
        <w:rPr>
          <w:b/>
        </w:rPr>
      </w:pPr>
      <w:r w:rsidRPr="00D7698F">
        <w:rPr>
          <w:b/>
        </w:rPr>
        <w:t xml:space="preserve">Type of </w:t>
      </w:r>
      <w:proofErr w:type="spellStart"/>
      <w:r w:rsidRPr="00D7698F">
        <w:rPr>
          <w:b/>
        </w:rPr>
        <w:t>sidelink</w:t>
      </w:r>
      <w:proofErr w:type="spellEnd"/>
      <w:r w:rsidRPr="00D7698F">
        <w:rPr>
          <w:b/>
        </w:rPr>
        <w:t xml:space="preserve"> synchronization procedure (GNSS or </w:t>
      </w:r>
      <w:proofErr w:type="spellStart"/>
      <w:r w:rsidRPr="00D7698F">
        <w:rPr>
          <w:b/>
        </w:rPr>
        <w:t>eNB</w:t>
      </w:r>
      <w:proofErr w:type="spellEnd"/>
      <w:r w:rsidRPr="00D7698F">
        <w:rPr>
          <w:b/>
        </w:rPr>
        <w:t>/</w:t>
      </w:r>
      <w:proofErr w:type="spellStart"/>
      <w:r w:rsidRPr="00D7698F">
        <w:rPr>
          <w:b/>
        </w:rPr>
        <w:t>gNB</w:t>
      </w:r>
      <w:proofErr w:type="spellEnd"/>
      <w:r w:rsidRPr="00D7698F">
        <w:rPr>
          <w:b/>
        </w:rPr>
        <w:t xml:space="preserve"> based)</w:t>
      </w:r>
    </w:p>
    <w:p w14:paraId="0649D5AF" w14:textId="77777777" w:rsidR="003A329B" w:rsidRPr="00D7698F" w:rsidRDefault="003A329B" w:rsidP="00515A9A">
      <w:pPr>
        <w:pStyle w:val="3GPPAgreements"/>
        <w:numPr>
          <w:ilvl w:val="1"/>
          <w:numId w:val="9"/>
        </w:numPr>
        <w:rPr>
          <w:b/>
        </w:rPr>
      </w:pPr>
      <w:r w:rsidRPr="00D7698F">
        <w:rPr>
          <w:b/>
        </w:rPr>
        <w:t>Original synchronization source</w:t>
      </w:r>
      <w:r w:rsidR="00155C77" w:rsidRPr="00D7698F">
        <w:rPr>
          <w:b/>
        </w:rPr>
        <w:t>:</w:t>
      </w:r>
      <w:r w:rsidRPr="00D7698F">
        <w:rPr>
          <w:b/>
        </w:rPr>
        <w:t xml:space="preserve"> GNSS</w:t>
      </w:r>
      <w:r w:rsidR="00155C77" w:rsidRPr="00D7698F">
        <w:rPr>
          <w:b/>
        </w:rPr>
        <w:t xml:space="preserve">, </w:t>
      </w:r>
      <w:r w:rsidRPr="00D7698F">
        <w:rPr>
          <w:b/>
        </w:rPr>
        <w:t>NW (</w:t>
      </w:r>
      <w:proofErr w:type="spellStart"/>
      <w:r w:rsidRPr="00D7698F">
        <w:rPr>
          <w:b/>
        </w:rPr>
        <w:t>eNB</w:t>
      </w:r>
      <w:proofErr w:type="spellEnd"/>
      <w:r w:rsidRPr="00D7698F">
        <w:rPr>
          <w:b/>
        </w:rPr>
        <w:t xml:space="preserve"> or </w:t>
      </w:r>
      <w:proofErr w:type="spellStart"/>
      <w:r w:rsidRPr="00D7698F">
        <w:rPr>
          <w:b/>
        </w:rPr>
        <w:t>gNB</w:t>
      </w:r>
      <w:proofErr w:type="spellEnd"/>
      <w:r w:rsidRPr="00D7698F">
        <w:rPr>
          <w:b/>
        </w:rPr>
        <w:t>)</w:t>
      </w:r>
      <w:r w:rsidR="00155C77" w:rsidRPr="00D7698F">
        <w:rPr>
          <w:b/>
        </w:rPr>
        <w:t>, UE</w:t>
      </w:r>
      <w:r w:rsidR="008F57AB" w:rsidRPr="00D7698F">
        <w:rPr>
          <w:b/>
        </w:rPr>
        <w:t>(independent synchronization source)</w:t>
      </w:r>
    </w:p>
    <w:p w14:paraId="599745A8" w14:textId="77777777" w:rsidR="00155C77" w:rsidRPr="00D7698F" w:rsidRDefault="003A329B" w:rsidP="00515A9A">
      <w:pPr>
        <w:pStyle w:val="3GPPAgreements"/>
        <w:numPr>
          <w:ilvl w:val="1"/>
          <w:numId w:val="9"/>
        </w:numPr>
        <w:rPr>
          <w:b/>
        </w:rPr>
      </w:pPr>
      <w:r w:rsidRPr="00D7698F">
        <w:rPr>
          <w:b/>
        </w:rPr>
        <w:t xml:space="preserve">Sync Hop </w:t>
      </w:r>
      <w:r w:rsidR="00155C77" w:rsidRPr="00D7698F">
        <w:rPr>
          <w:b/>
        </w:rPr>
        <w:t>Information</w:t>
      </w:r>
    </w:p>
    <w:p w14:paraId="1B5828E2" w14:textId="77777777" w:rsidR="003A329B" w:rsidRPr="00D7698F" w:rsidRDefault="00155C77" w:rsidP="007A12DE">
      <w:pPr>
        <w:pStyle w:val="3GPPAgreements"/>
        <w:numPr>
          <w:ilvl w:val="2"/>
          <w:numId w:val="9"/>
        </w:numPr>
        <w:rPr>
          <w:b/>
        </w:rPr>
      </w:pPr>
      <w:r w:rsidRPr="00D7698F">
        <w:rPr>
          <w:b/>
        </w:rPr>
        <w:tab/>
      </w:r>
      <w:r w:rsidR="003A329B" w:rsidRPr="00D7698F">
        <w:rPr>
          <w:b/>
        </w:rPr>
        <w:t xml:space="preserve">Directly or indirectly synchronized to </w:t>
      </w:r>
      <w:r w:rsidRPr="00D7698F">
        <w:rPr>
          <w:b/>
        </w:rPr>
        <w:t>original synchronization source</w:t>
      </w:r>
    </w:p>
    <w:p w14:paraId="20251A54" w14:textId="5AF01ADA" w:rsidR="00FE36A4" w:rsidRPr="00D7698F" w:rsidRDefault="00F736B8" w:rsidP="00515A9A">
      <w:pPr>
        <w:pStyle w:val="3GPPAgreements"/>
        <w:numPr>
          <w:ilvl w:val="1"/>
          <w:numId w:val="9"/>
        </w:numPr>
        <w:rPr>
          <w:b/>
        </w:rPr>
      </w:pPr>
      <w:r w:rsidRPr="00D7698F">
        <w:rPr>
          <w:b/>
        </w:rPr>
        <w:t xml:space="preserve">TDD-UL-DL configuration information and </w:t>
      </w:r>
      <w:r w:rsidR="00D60D03" w:rsidRPr="00D7698F">
        <w:rPr>
          <w:b/>
        </w:rPr>
        <w:t>Slot Format Information (analogue of TDD configuration in LTE)</w:t>
      </w:r>
      <w:r w:rsidR="008F57AB" w:rsidRPr="00D7698F">
        <w:rPr>
          <w:b/>
        </w:rPr>
        <w:t xml:space="preserve"> </w:t>
      </w:r>
    </w:p>
    <w:p w14:paraId="4A6FD325" w14:textId="22A6DF4F" w:rsidR="00D60D03" w:rsidRPr="00D7698F" w:rsidRDefault="00FE36A4" w:rsidP="00515A9A">
      <w:pPr>
        <w:pStyle w:val="3GPPAgreements"/>
        <w:numPr>
          <w:ilvl w:val="2"/>
          <w:numId w:val="9"/>
        </w:numPr>
        <w:rPr>
          <w:b/>
        </w:rPr>
      </w:pPr>
      <w:r w:rsidRPr="00D7698F">
        <w:rPr>
          <w:b/>
        </w:rPr>
        <w:t>I</w:t>
      </w:r>
      <w:r w:rsidR="008F57AB" w:rsidRPr="00D7698F">
        <w:rPr>
          <w:b/>
        </w:rPr>
        <w:t xml:space="preserve">ndicates which slots are used for </w:t>
      </w:r>
      <w:proofErr w:type="spellStart"/>
      <w:r w:rsidR="008F57AB" w:rsidRPr="00D7698F">
        <w:rPr>
          <w:b/>
        </w:rPr>
        <w:t>sidelink</w:t>
      </w:r>
      <w:proofErr w:type="spellEnd"/>
      <w:r w:rsidR="002921CE">
        <w:rPr>
          <w:b/>
        </w:rPr>
        <w:t>/uplink</w:t>
      </w:r>
      <w:r w:rsidR="008F57AB" w:rsidRPr="00D7698F">
        <w:rPr>
          <w:b/>
        </w:rPr>
        <w:t xml:space="preserve"> and their configuration</w:t>
      </w:r>
    </w:p>
    <w:p w14:paraId="3F0408FC" w14:textId="77777777" w:rsidR="004E1C27" w:rsidRPr="00D7698F" w:rsidRDefault="004E1C27" w:rsidP="00515A9A">
      <w:pPr>
        <w:pStyle w:val="3GPPAgreements"/>
        <w:numPr>
          <w:ilvl w:val="1"/>
          <w:numId w:val="9"/>
        </w:numPr>
        <w:rPr>
          <w:b/>
        </w:rPr>
      </w:pPr>
      <w:proofErr w:type="spellStart"/>
      <w:r w:rsidRPr="00D7698F">
        <w:rPr>
          <w:b/>
        </w:rPr>
        <w:t>Sidelink</w:t>
      </w:r>
      <w:proofErr w:type="spellEnd"/>
      <w:r w:rsidRPr="00D7698F">
        <w:rPr>
          <w:b/>
        </w:rPr>
        <w:t xml:space="preserve"> Resource Configuration ID</w:t>
      </w:r>
      <w:r w:rsidR="008F57AB" w:rsidRPr="00D7698F">
        <w:rPr>
          <w:b/>
        </w:rPr>
        <w:t xml:space="preserve"> (Profile ID)</w:t>
      </w:r>
    </w:p>
    <w:p w14:paraId="18D97D85" w14:textId="77777777" w:rsidR="004E1C27" w:rsidRPr="00D7698F" w:rsidRDefault="004E1C27" w:rsidP="00515A9A">
      <w:pPr>
        <w:pStyle w:val="3GPPAgreements"/>
        <w:numPr>
          <w:ilvl w:val="2"/>
          <w:numId w:val="9"/>
        </w:numPr>
        <w:rPr>
          <w:b/>
        </w:rPr>
      </w:pPr>
      <w:r w:rsidRPr="00D7698F">
        <w:rPr>
          <w:b/>
        </w:rPr>
        <w:tab/>
        <w:t xml:space="preserve">Profile of </w:t>
      </w:r>
      <w:proofErr w:type="spellStart"/>
      <w:r w:rsidRPr="00D7698F">
        <w:rPr>
          <w:b/>
        </w:rPr>
        <w:t>sidelink</w:t>
      </w:r>
      <w:proofErr w:type="spellEnd"/>
      <w:r w:rsidRPr="00D7698F">
        <w:rPr>
          <w:b/>
        </w:rPr>
        <w:t xml:space="preserve"> resource configuration (applicable at least for ITS carriers)</w:t>
      </w:r>
    </w:p>
    <w:p w14:paraId="6AB12637" w14:textId="77777777" w:rsidR="00FE36A4" w:rsidRPr="00D7698F" w:rsidRDefault="008F57AB" w:rsidP="00515A9A">
      <w:pPr>
        <w:pStyle w:val="3GPPAgreements"/>
        <w:numPr>
          <w:ilvl w:val="3"/>
          <w:numId w:val="9"/>
        </w:numPr>
        <w:rPr>
          <w:b/>
        </w:rPr>
      </w:pPr>
      <w:r w:rsidRPr="00D7698F">
        <w:rPr>
          <w:b/>
        </w:rPr>
        <w:tab/>
        <w:t>Includes information on PSCCH/PSSCH/PSFCH and PSBCH resource configuration on given carrier</w:t>
      </w:r>
      <w:r w:rsidR="00FE36A4" w:rsidRPr="00D7698F">
        <w:rPr>
          <w:b/>
        </w:rPr>
        <w:t xml:space="preserve"> </w:t>
      </w:r>
    </w:p>
    <w:p w14:paraId="2913F016" w14:textId="77777777" w:rsidR="00FE36A4" w:rsidRPr="00D7698F" w:rsidRDefault="00FE36A4" w:rsidP="00515A9A">
      <w:pPr>
        <w:pStyle w:val="3GPPAgreements"/>
        <w:numPr>
          <w:ilvl w:val="3"/>
          <w:numId w:val="9"/>
        </w:numPr>
        <w:rPr>
          <w:b/>
        </w:rPr>
      </w:pPr>
      <w:r w:rsidRPr="00D7698F">
        <w:rPr>
          <w:b/>
        </w:rPr>
        <w:t xml:space="preserve">SLSS/PSBCH offset with respect to Point A for given </w:t>
      </w:r>
      <w:proofErr w:type="spellStart"/>
      <w:r w:rsidRPr="00D7698F">
        <w:rPr>
          <w:b/>
        </w:rPr>
        <w:t>sidelink</w:t>
      </w:r>
      <w:proofErr w:type="spellEnd"/>
      <w:r w:rsidRPr="00D7698F">
        <w:rPr>
          <w:b/>
        </w:rPr>
        <w:t xml:space="preserve"> carrier</w:t>
      </w:r>
    </w:p>
    <w:p w14:paraId="7CEE493D" w14:textId="0A0A6FA0" w:rsidR="00FE36A4" w:rsidRPr="00D7698F" w:rsidRDefault="00FE36A4" w:rsidP="00515A9A">
      <w:pPr>
        <w:pStyle w:val="3GPPAgreements"/>
        <w:numPr>
          <w:ilvl w:val="3"/>
          <w:numId w:val="9"/>
        </w:numPr>
        <w:rPr>
          <w:b/>
        </w:rPr>
      </w:pPr>
      <w:proofErr w:type="spellStart"/>
      <w:r w:rsidRPr="00D7698F">
        <w:rPr>
          <w:b/>
        </w:rPr>
        <w:t>Sidelink</w:t>
      </w:r>
      <w:proofErr w:type="spellEnd"/>
      <w:r w:rsidRPr="00D7698F">
        <w:rPr>
          <w:b/>
        </w:rPr>
        <w:t xml:space="preserve"> Carrier Bandwidth and SL BWP parameters (SCS, </w:t>
      </w:r>
      <w:r w:rsidR="00186741" w:rsidRPr="00D7698F">
        <w:rPr>
          <w:b/>
        </w:rPr>
        <w:t>CP</w:t>
      </w:r>
      <w:r w:rsidRPr="00D7698F">
        <w:rPr>
          <w:b/>
        </w:rPr>
        <w:t>, BW)</w:t>
      </w:r>
    </w:p>
    <w:p w14:paraId="5C7CB3C7" w14:textId="77777777" w:rsidR="00515A9A" w:rsidRPr="00D7698F" w:rsidRDefault="00D60D03" w:rsidP="00515A9A">
      <w:pPr>
        <w:pStyle w:val="3GPPAgreements"/>
        <w:numPr>
          <w:ilvl w:val="1"/>
          <w:numId w:val="9"/>
        </w:numPr>
        <w:rPr>
          <w:b/>
        </w:rPr>
      </w:pPr>
      <w:r w:rsidRPr="00D7698F">
        <w:rPr>
          <w:b/>
        </w:rPr>
        <w:t xml:space="preserve">Reserved bits – set to </w:t>
      </w:r>
      <w:r w:rsidR="007A12DE" w:rsidRPr="00D7698F">
        <w:rPr>
          <w:b/>
        </w:rPr>
        <w:t>(</w:t>
      </w:r>
      <w:r w:rsidRPr="00D7698F">
        <w:rPr>
          <w:b/>
        </w:rPr>
        <w:t>pre</w:t>
      </w:r>
      <w:r w:rsidR="007A12DE" w:rsidRPr="00D7698F">
        <w:rPr>
          <w:b/>
        </w:rPr>
        <w:t xml:space="preserve">)-configured </w:t>
      </w:r>
      <w:r w:rsidRPr="00D7698F">
        <w:rPr>
          <w:b/>
        </w:rPr>
        <w:t>value</w:t>
      </w:r>
    </w:p>
    <w:p w14:paraId="3709B4A2" w14:textId="77777777" w:rsidR="00515A9A" w:rsidRDefault="00515A9A" w:rsidP="00515A9A">
      <w:pPr>
        <w:pStyle w:val="3GPPText"/>
      </w:pPr>
    </w:p>
    <w:p w14:paraId="0A636E71" w14:textId="77777777" w:rsidR="007A12DE" w:rsidRPr="00064EEE" w:rsidRDefault="007A12DE" w:rsidP="00064EEE">
      <w:pPr>
        <w:pStyle w:val="3GPPH3"/>
        <w:tabs>
          <w:tab w:val="clear" w:pos="284"/>
          <w:tab w:val="num" w:pos="0"/>
        </w:tabs>
        <w:ind w:left="0"/>
      </w:pPr>
      <w:r w:rsidRPr="00064EEE">
        <w:t>SLSS ID and PSBCH Content Propagation</w:t>
      </w:r>
    </w:p>
    <w:p w14:paraId="23909262" w14:textId="1D5A5939" w:rsidR="007A12DE" w:rsidRPr="00D7698F" w:rsidRDefault="007A12DE" w:rsidP="00515A9A">
      <w:pPr>
        <w:pStyle w:val="3GPPText"/>
      </w:pPr>
      <w:r w:rsidRPr="00D7698F">
        <w:t xml:space="preserve">SLSD ID and PSBCH content </w:t>
      </w:r>
      <w:r w:rsidR="00EB17CE" w:rsidRPr="00D7698F">
        <w:t>should be</w:t>
      </w:r>
      <w:r w:rsidRPr="00D7698F">
        <w:t xml:space="preserve"> propagated from the higher priority </w:t>
      </w:r>
      <w:proofErr w:type="spellStart"/>
      <w:r w:rsidRPr="00D7698F">
        <w:t>sidelink</w:t>
      </w:r>
      <w:proofErr w:type="spellEnd"/>
      <w:r w:rsidRPr="00D7698F">
        <w:t xml:space="preserve"> sync source to a lower priority </w:t>
      </w:r>
      <w:proofErr w:type="spellStart"/>
      <w:r w:rsidRPr="00D7698F">
        <w:t>sidelink</w:t>
      </w:r>
      <w:proofErr w:type="spellEnd"/>
      <w:r w:rsidRPr="00D7698F">
        <w:t xml:space="preserve"> sync source.</w:t>
      </w:r>
      <w:r w:rsidR="00EB17CE" w:rsidRPr="00D7698F">
        <w:t xml:space="preserve"> </w:t>
      </w:r>
      <w:r w:rsidR="002D7B34" w:rsidRPr="00D7698F">
        <w:t>I</w:t>
      </w:r>
      <w:r w:rsidR="00F56E4F" w:rsidRPr="00D7698F">
        <w:t>n case of GNSS based synchronization</w:t>
      </w:r>
      <w:r w:rsidR="00E11B0D">
        <w:t>,</w:t>
      </w:r>
      <w:r w:rsidR="00F56E4F" w:rsidRPr="00D7698F">
        <w:t xml:space="preserve"> the involvement of the network should be minimal and therefore the SLSS ID and PSBCH content should be propagated based on</w:t>
      </w:r>
      <w:r w:rsidR="00BB7F90" w:rsidRPr="00D7698F">
        <w:t xml:space="preserve"> UE</w:t>
      </w:r>
      <w:r w:rsidR="00F56E4F" w:rsidRPr="00D7698F">
        <w:t xml:space="preserve"> pre-configuration. Network should have a mechanism to affect SLSS ID and PSBCH but it should be done through change of pre-configuration. In case of </w:t>
      </w:r>
      <w:proofErr w:type="spellStart"/>
      <w:r w:rsidR="00F56E4F" w:rsidRPr="00D7698F">
        <w:t>eNB</w:t>
      </w:r>
      <w:proofErr w:type="spellEnd"/>
      <w:r w:rsidR="00F56E4F" w:rsidRPr="00D7698F">
        <w:t>/</w:t>
      </w:r>
      <w:proofErr w:type="spellStart"/>
      <w:r w:rsidR="00F56E4F" w:rsidRPr="00D7698F">
        <w:t>gNB</w:t>
      </w:r>
      <w:proofErr w:type="spellEnd"/>
      <w:r w:rsidR="00F56E4F" w:rsidRPr="00D7698F">
        <w:t xml:space="preserve"> based synchronization</w:t>
      </w:r>
      <w:r w:rsidR="002D7B34" w:rsidRPr="00D7698F">
        <w:t>, the SLSS ID and PSBCH content can be derived from network</w:t>
      </w:r>
      <w:r w:rsidR="00BB7F90" w:rsidRPr="00D7698F">
        <w:t xml:space="preserve">, </w:t>
      </w:r>
      <w:r w:rsidR="002D7B34" w:rsidRPr="00D7698F">
        <w:t xml:space="preserve">i.e. </w:t>
      </w:r>
      <w:proofErr w:type="spellStart"/>
      <w:r w:rsidR="002D7B34" w:rsidRPr="00D7698F">
        <w:t>eNB</w:t>
      </w:r>
      <w:proofErr w:type="spellEnd"/>
      <w:r w:rsidR="002D7B34" w:rsidRPr="00D7698F">
        <w:t>/</w:t>
      </w:r>
      <w:proofErr w:type="spellStart"/>
      <w:r w:rsidR="002D7B34" w:rsidRPr="00D7698F">
        <w:t>gNB</w:t>
      </w:r>
      <w:proofErr w:type="spellEnd"/>
      <w:r w:rsidR="002D7B34" w:rsidRPr="00D7698F">
        <w:t xml:space="preserve"> signaling</w:t>
      </w:r>
    </w:p>
    <w:p w14:paraId="7C4C8F51" w14:textId="4D690B51" w:rsidR="007A12DE" w:rsidRPr="00D7698F" w:rsidRDefault="00557951" w:rsidP="00557951">
      <w:pPr>
        <w:pStyle w:val="Caption"/>
      </w:pPr>
      <w:r w:rsidRPr="00D7698F">
        <w:t xml:space="preserve">Table </w:t>
      </w:r>
      <w:r w:rsidRPr="00D7698F">
        <w:fldChar w:fldCharType="begin"/>
      </w:r>
      <w:r w:rsidRPr="00D7698F">
        <w:instrText xml:space="preserve"> SEQ Table \* ARABIC </w:instrText>
      </w:r>
      <w:r w:rsidRPr="00D7698F">
        <w:fldChar w:fldCharType="separate"/>
      </w:r>
      <w:r w:rsidR="007213BA">
        <w:rPr>
          <w:noProof/>
        </w:rPr>
        <w:t>3</w:t>
      </w:r>
      <w:r w:rsidRPr="00D7698F">
        <w:fldChar w:fldCharType="end"/>
      </w:r>
      <w:r w:rsidR="00EB17CE" w:rsidRPr="00D7698F">
        <w:t>: Propagation of SLSS and PSBCH content</w:t>
      </w:r>
    </w:p>
    <w:tbl>
      <w:tblPr>
        <w:tblStyle w:val="TableGrid"/>
        <w:tblW w:w="0" w:type="auto"/>
        <w:tblLook w:val="04A0" w:firstRow="1" w:lastRow="0" w:firstColumn="1" w:lastColumn="0" w:noHBand="0" w:noVBand="1"/>
      </w:tblPr>
      <w:tblGrid>
        <w:gridCol w:w="4981"/>
        <w:gridCol w:w="4981"/>
      </w:tblGrid>
      <w:tr w:rsidR="007A12DE" w:rsidRPr="00E11B0D" w14:paraId="339D0987" w14:textId="77777777" w:rsidTr="00EB17CE">
        <w:tc>
          <w:tcPr>
            <w:tcW w:w="4981" w:type="dxa"/>
            <w:shd w:val="clear" w:color="auto" w:fill="FFE599" w:themeFill="accent4" w:themeFillTint="66"/>
          </w:tcPr>
          <w:p w14:paraId="20230ED6" w14:textId="77777777" w:rsidR="007A12DE" w:rsidRPr="00D7698F" w:rsidRDefault="007A12DE" w:rsidP="00D7698F">
            <w:pPr>
              <w:pStyle w:val="3GPPText"/>
              <w:spacing w:before="0" w:after="0" w:line="240" w:lineRule="auto"/>
              <w:jc w:val="center"/>
              <w:rPr>
                <w:b/>
              </w:rPr>
            </w:pPr>
            <w:r w:rsidRPr="00D7698F">
              <w:rPr>
                <w:b/>
              </w:rPr>
              <w:t>GNSS Based Synchronization</w:t>
            </w:r>
          </w:p>
        </w:tc>
        <w:tc>
          <w:tcPr>
            <w:tcW w:w="4981" w:type="dxa"/>
            <w:shd w:val="clear" w:color="auto" w:fill="FFE599" w:themeFill="accent4" w:themeFillTint="66"/>
          </w:tcPr>
          <w:p w14:paraId="7BFCFDAE" w14:textId="77777777" w:rsidR="007A12DE" w:rsidRPr="00D7698F" w:rsidRDefault="007A12DE" w:rsidP="00D7698F">
            <w:pPr>
              <w:pStyle w:val="3GPPText"/>
              <w:spacing w:before="0" w:after="0" w:line="240" w:lineRule="auto"/>
              <w:jc w:val="center"/>
              <w:rPr>
                <w:b/>
              </w:rPr>
            </w:pPr>
            <w:proofErr w:type="spellStart"/>
            <w:r w:rsidRPr="00D7698F">
              <w:rPr>
                <w:b/>
              </w:rPr>
              <w:t>eNB</w:t>
            </w:r>
            <w:proofErr w:type="spellEnd"/>
            <w:r w:rsidRPr="00D7698F">
              <w:rPr>
                <w:b/>
              </w:rPr>
              <w:t>/</w:t>
            </w:r>
            <w:proofErr w:type="spellStart"/>
            <w:r w:rsidRPr="00D7698F">
              <w:rPr>
                <w:b/>
              </w:rPr>
              <w:t>gNB</w:t>
            </w:r>
            <w:proofErr w:type="spellEnd"/>
            <w:r w:rsidRPr="00D7698F">
              <w:rPr>
                <w:b/>
              </w:rPr>
              <w:t xml:space="preserve"> Based Synchronization</w:t>
            </w:r>
          </w:p>
        </w:tc>
      </w:tr>
      <w:tr w:rsidR="00B61E14" w:rsidRPr="00E11B0D" w14:paraId="3D8017BA" w14:textId="77777777" w:rsidTr="007A12DE">
        <w:tc>
          <w:tcPr>
            <w:tcW w:w="4981" w:type="dxa"/>
          </w:tcPr>
          <w:p w14:paraId="2A8349B3" w14:textId="77777777" w:rsidR="00B61E14" w:rsidRPr="00D7698F" w:rsidRDefault="00B61E14" w:rsidP="00B61E14">
            <w:pPr>
              <w:pStyle w:val="3GPPText"/>
              <w:spacing w:before="0" w:after="0" w:line="240" w:lineRule="auto"/>
            </w:pPr>
            <w:r w:rsidRPr="00D7698F">
              <w:t>UE directly synchronized to GNSS</w:t>
            </w:r>
          </w:p>
          <w:p w14:paraId="09AF20B6" w14:textId="70415B9A" w:rsidR="00B61E14" w:rsidRPr="00D7698F" w:rsidRDefault="00B61E14" w:rsidP="00B61E14">
            <w:pPr>
              <w:pStyle w:val="3GPPAgreements"/>
              <w:ind w:left="313"/>
            </w:pPr>
            <w:r w:rsidRPr="00D7698F">
              <w:t>SLSS ID and PSBCH content is derived from (pre)-configuration. Exceptions are</w:t>
            </w:r>
          </w:p>
          <w:p w14:paraId="1E86A0F0" w14:textId="77777777" w:rsidR="00B61E14" w:rsidRPr="00D7698F" w:rsidRDefault="00B61E14" w:rsidP="00B61E14">
            <w:pPr>
              <w:pStyle w:val="3GPPAgreements"/>
              <w:numPr>
                <w:ilvl w:val="1"/>
                <w:numId w:val="9"/>
              </w:numPr>
            </w:pPr>
            <w:r w:rsidRPr="00D7698F">
              <w:t>DFN counter</w:t>
            </w:r>
          </w:p>
          <w:p w14:paraId="2DD8E138" w14:textId="77777777" w:rsidR="00B61E14" w:rsidRPr="00D7698F" w:rsidRDefault="00B61E14" w:rsidP="00B61E14">
            <w:pPr>
              <w:pStyle w:val="3GPPAgreements"/>
              <w:numPr>
                <w:ilvl w:val="1"/>
                <w:numId w:val="9"/>
              </w:numPr>
            </w:pPr>
            <w:r w:rsidRPr="00D7698F">
              <w:t>Original synchronization source</w:t>
            </w:r>
          </w:p>
          <w:p w14:paraId="7444E680" w14:textId="77777777" w:rsidR="00B61E14" w:rsidRPr="00D7698F" w:rsidRDefault="00B61E14" w:rsidP="00B61E14">
            <w:pPr>
              <w:pStyle w:val="3GPPAgreements"/>
              <w:numPr>
                <w:ilvl w:val="1"/>
                <w:numId w:val="9"/>
              </w:numPr>
            </w:pPr>
            <w:r w:rsidRPr="00D7698F">
              <w:t>Sync hop information</w:t>
            </w:r>
          </w:p>
        </w:tc>
        <w:tc>
          <w:tcPr>
            <w:tcW w:w="4981" w:type="dxa"/>
          </w:tcPr>
          <w:p w14:paraId="124BAF71" w14:textId="77777777" w:rsidR="00B61E14" w:rsidRPr="00D7698F" w:rsidRDefault="00B61E14" w:rsidP="00B61E14">
            <w:pPr>
              <w:pStyle w:val="3GPPText"/>
              <w:spacing w:before="0" w:after="0" w:line="240" w:lineRule="auto"/>
            </w:pPr>
            <w:r w:rsidRPr="00D7698F">
              <w:t xml:space="preserve">UE directly synchronized to </w:t>
            </w:r>
            <w:proofErr w:type="spellStart"/>
            <w:r w:rsidRPr="00D7698F">
              <w:t>eNB</w:t>
            </w:r>
            <w:proofErr w:type="spellEnd"/>
            <w:r w:rsidRPr="00D7698F">
              <w:t>/</w:t>
            </w:r>
            <w:proofErr w:type="spellStart"/>
            <w:r w:rsidRPr="00D7698F">
              <w:t>gNB</w:t>
            </w:r>
            <w:proofErr w:type="spellEnd"/>
          </w:p>
          <w:p w14:paraId="7C964E1A" w14:textId="77777777" w:rsidR="00B61E14" w:rsidRPr="00D7698F" w:rsidRDefault="00B61E14" w:rsidP="00B61E14">
            <w:pPr>
              <w:pStyle w:val="3GPPAgreements"/>
              <w:ind w:left="313"/>
            </w:pPr>
            <w:r w:rsidRPr="00D7698F">
              <w:t xml:space="preserve">SLSS ID and PSBCH content is derived from </w:t>
            </w:r>
            <w:proofErr w:type="spellStart"/>
            <w:r w:rsidRPr="00D7698F">
              <w:t>eNB</w:t>
            </w:r>
            <w:proofErr w:type="spellEnd"/>
            <w:r w:rsidRPr="00D7698F">
              <w:t>/</w:t>
            </w:r>
            <w:proofErr w:type="spellStart"/>
            <w:r w:rsidRPr="00D7698F">
              <w:t>gNB</w:t>
            </w:r>
            <w:proofErr w:type="spellEnd"/>
            <w:r w:rsidRPr="00D7698F">
              <w:t xml:space="preserve"> </w:t>
            </w:r>
            <w:r w:rsidR="00557951" w:rsidRPr="00D7698F">
              <w:t xml:space="preserve">configuration </w:t>
            </w:r>
            <w:r w:rsidRPr="00D7698F">
              <w:t>signaling. Exceptions are</w:t>
            </w:r>
          </w:p>
          <w:p w14:paraId="2D3F234C" w14:textId="77777777" w:rsidR="00B61E14" w:rsidRPr="00D7698F" w:rsidRDefault="00B61E14" w:rsidP="00B61E14">
            <w:pPr>
              <w:pStyle w:val="3GPPAgreements"/>
              <w:numPr>
                <w:ilvl w:val="1"/>
                <w:numId w:val="9"/>
              </w:numPr>
            </w:pPr>
            <w:r w:rsidRPr="00D7698F">
              <w:t>DFN counter</w:t>
            </w:r>
          </w:p>
          <w:p w14:paraId="6A39EB28" w14:textId="77777777" w:rsidR="00B61E14" w:rsidRPr="00D7698F" w:rsidRDefault="00B61E14" w:rsidP="00B61E14">
            <w:pPr>
              <w:pStyle w:val="3GPPAgreements"/>
              <w:numPr>
                <w:ilvl w:val="1"/>
                <w:numId w:val="9"/>
              </w:numPr>
            </w:pPr>
            <w:r w:rsidRPr="00D7698F">
              <w:t>Original synchronization source</w:t>
            </w:r>
          </w:p>
          <w:p w14:paraId="4AFF417C" w14:textId="77777777" w:rsidR="00B61E14" w:rsidRPr="00D7698F" w:rsidRDefault="00B61E14" w:rsidP="00B61E14">
            <w:pPr>
              <w:pStyle w:val="3GPPAgreements"/>
              <w:numPr>
                <w:ilvl w:val="1"/>
                <w:numId w:val="9"/>
              </w:numPr>
            </w:pPr>
            <w:r w:rsidRPr="00D7698F">
              <w:t>Sync hop information</w:t>
            </w:r>
          </w:p>
        </w:tc>
      </w:tr>
      <w:tr w:rsidR="00B61E14" w:rsidRPr="00E11B0D" w14:paraId="0212CA17" w14:textId="77777777" w:rsidTr="007A12DE">
        <w:tc>
          <w:tcPr>
            <w:tcW w:w="4981" w:type="dxa"/>
          </w:tcPr>
          <w:p w14:paraId="761B00B3" w14:textId="77777777" w:rsidR="00B61E14" w:rsidRPr="00D7698F" w:rsidRDefault="00B61E14" w:rsidP="00B61E14">
            <w:pPr>
              <w:pStyle w:val="3GPPText"/>
              <w:spacing w:before="0" w:after="0" w:line="240" w:lineRule="auto"/>
            </w:pPr>
            <w:r w:rsidRPr="00D7698F">
              <w:t>UE indirectly synchronized to GNSS</w:t>
            </w:r>
          </w:p>
          <w:p w14:paraId="04F6D3D5" w14:textId="54304D1D" w:rsidR="00B61E14" w:rsidRPr="00D7698F" w:rsidRDefault="00B61E14" w:rsidP="00B61E14">
            <w:pPr>
              <w:pStyle w:val="3GPPAgreements"/>
              <w:ind w:left="313"/>
            </w:pPr>
            <w:r w:rsidRPr="00D7698F">
              <w:t>SLSS ID and PSBCH content is derived from UE directly synchronized to GNSS. Exceptions are</w:t>
            </w:r>
          </w:p>
          <w:p w14:paraId="0C294F26" w14:textId="77777777" w:rsidR="00B61E14" w:rsidRPr="00D7698F" w:rsidRDefault="00B61E14" w:rsidP="00B61E14">
            <w:pPr>
              <w:pStyle w:val="3GPPAgreements"/>
              <w:numPr>
                <w:ilvl w:val="1"/>
                <w:numId w:val="9"/>
              </w:numPr>
            </w:pPr>
            <w:r w:rsidRPr="00D7698F">
              <w:t>DFN counter</w:t>
            </w:r>
          </w:p>
          <w:p w14:paraId="27CE2432" w14:textId="77777777" w:rsidR="00B61E14" w:rsidRPr="00D7698F" w:rsidRDefault="00B61E14" w:rsidP="00B61E14">
            <w:pPr>
              <w:pStyle w:val="3GPPAgreements"/>
              <w:numPr>
                <w:ilvl w:val="1"/>
                <w:numId w:val="9"/>
              </w:numPr>
            </w:pPr>
            <w:r w:rsidRPr="00D7698F">
              <w:t>Original synchronization source</w:t>
            </w:r>
          </w:p>
          <w:p w14:paraId="2A4F5F44" w14:textId="77777777" w:rsidR="00B61E14" w:rsidRPr="00D7698F" w:rsidRDefault="00B61E14" w:rsidP="00B61E14">
            <w:pPr>
              <w:pStyle w:val="3GPPAgreements"/>
              <w:numPr>
                <w:ilvl w:val="1"/>
                <w:numId w:val="9"/>
              </w:numPr>
            </w:pPr>
            <w:r w:rsidRPr="00D7698F">
              <w:t>Sync hop information</w:t>
            </w:r>
          </w:p>
        </w:tc>
        <w:tc>
          <w:tcPr>
            <w:tcW w:w="4981" w:type="dxa"/>
          </w:tcPr>
          <w:p w14:paraId="42068A05" w14:textId="77777777" w:rsidR="00B61E14" w:rsidRPr="00D7698F" w:rsidRDefault="00B61E14" w:rsidP="00B61E14">
            <w:pPr>
              <w:pStyle w:val="3GPPText"/>
              <w:spacing w:before="0" w:after="0" w:line="240" w:lineRule="auto"/>
            </w:pPr>
            <w:r w:rsidRPr="00D7698F">
              <w:t xml:space="preserve">UE indirectly synchronized to </w:t>
            </w:r>
            <w:proofErr w:type="spellStart"/>
            <w:r w:rsidR="00557951" w:rsidRPr="00D7698F">
              <w:t>eNB</w:t>
            </w:r>
            <w:proofErr w:type="spellEnd"/>
            <w:r w:rsidR="00557951" w:rsidRPr="00D7698F">
              <w:t>/</w:t>
            </w:r>
            <w:proofErr w:type="spellStart"/>
            <w:r w:rsidR="00557951" w:rsidRPr="00D7698F">
              <w:t>gNB</w:t>
            </w:r>
            <w:proofErr w:type="spellEnd"/>
          </w:p>
          <w:p w14:paraId="0FE9C540" w14:textId="77777777" w:rsidR="00B61E14" w:rsidRPr="00D7698F" w:rsidRDefault="00B61E14" w:rsidP="00B61E14">
            <w:pPr>
              <w:pStyle w:val="3GPPAgreements"/>
              <w:ind w:left="313"/>
            </w:pPr>
            <w:r w:rsidRPr="00D7698F">
              <w:t xml:space="preserve">SLSS ID and PSBCH content is derived from UE directly synchronized to </w:t>
            </w:r>
            <w:proofErr w:type="spellStart"/>
            <w:r w:rsidR="00557951" w:rsidRPr="00D7698F">
              <w:t>eNB</w:t>
            </w:r>
            <w:proofErr w:type="spellEnd"/>
            <w:r w:rsidR="00557951" w:rsidRPr="00D7698F">
              <w:t>/</w:t>
            </w:r>
            <w:proofErr w:type="spellStart"/>
            <w:r w:rsidR="00557951" w:rsidRPr="00D7698F">
              <w:t>gNB</w:t>
            </w:r>
            <w:proofErr w:type="spellEnd"/>
            <w:r w:rsidRPr="00D7698F">
              <w:t>. Exceptions are</w:t>
            </w:r>
          </w:p>
          <w:p w14:paraId="1640DD27" w14:textId="77777777" w:rsidR="00B61E14" w:rsidRPr="00D7698F" w:rsidRDefault="00B61E14" w:rsidP="00B61E14">
            <w:pPr>
              <w:pStyle w:val="3GPPAgreements"/>
              <w:numPr>
                <w:ilvl w:val="1"/>
                <w:numId w:val="9"/>
              </w:numPr>
            </w:pPr>
            <w:r w:rsidRPr="00D7698F">
              <w:t>DFN counter</w:t>
            </w:r>
          </w:p>
          <w:p w14:paraId="5170DDC9" w14:textId="77777777" w:rsidR="00B61E14" w:rsidRPr="00D7698F" w:rsidRDefault="00B61E14" w:rsidP="00B61E14">
            <w:pPr>
              <w:pStyle w:val="3GPPAgreements"/>
              <w:numPr>
                <w:ilvl w:val="1"/>
                <w:numId w:val="9"/>
              </w:numPr>
            </w:pPr>
            <w:r w:rsidRPr="00D7698F">
              <w:t>Original synchronization source</w:t>
            </w:r>
          </w:p>
          <w:p w14:paraId="71F93FD5" w14:textId="77777777" w:rsidR="00B61E14" w:rsidRPr="00D7698F" w:rsidRDefault="00B61E14" w:rsidP="00B61E14">
            <w:pPr>
              <w:pStyle w:val="3GPPAgreements"/>
              <w:numPr>
                <w:ilvl w:val="1"/>
                <w:numId w:val="9"/>
              </w:numPr>
            </w:pPr>
            <w:r w:rsidRPr="00D7698F">
              <w:t>Sync hop information</w:t>
            </w:r>
          </w:p>
        </w:tc>
      </w:tr>
      <w:tr w:rsidR="00B61E14" w:rsidRPr="00E11B0D" w14:paraId="64604ED9" w14:textId="77777777" w:rsidTr="007A12DE">
        <w:tc>
          <w:tcPr>
            <w:tcW w:w="4981" w:type="dxa"/>
          </w:tcPr>
          <w:p w14:paraId="25DF83A3" w14:textId="77777777" w:rsidR="00B61E14" w:rsidRPr="00D7698F" w:rsidRDefault="00B61E14" w:rsidP="00B61E14">
            <w:pPr>
              <w:pStyle w:val="3GPPText"/>
              <w:spacing w:before="0" w:after="0" w:line="240" w:lineRule="auto"/>
            </w:pPr>
            <w:r w:rsidRPr="00D7698F">
              <w:t xml:space="preserve">UE directly synchronized to </w:t>
            </w:r>
            <w:proofErr w:type="spellStart"/>
            <w:r w:rsidRPr="00D7698F">
              <w:t>eNB</w:t>
            </w:r>
            <w:proofErr w:type="spellEnd"/>
            <w:r w:rsidRPr="00D7698F">
              <w:t>/</w:t>
            </w:r>
            <w:proofErr w:type="spellStart"/>
            <w:r w:rsidRPr="00D7698F">
              <w:t>gNB</w:t>
            </w:r>
            <w:proofErr w:type="spellEnd"/>
          </w:p>
          <w:p w14:paraId="0AC9CF4D" w14:textId="6537D5BD" w:rsidR="00B61E14" w:rsidRPr="00D7698F" w:rsidRDefault="00B61E14" w:rsidP="00B61E14">
            <w:pPr>
              <w:pStyle w:val="3GPPAgreements"/>
              <w:ind w:left="313"/>
            </w:pPr>
            <w:r w:rsidRPr="00D7698F">
              <w:t>SLSS ID and PSBCH content is derived from (pre)-configuration. Exceptions are</w:t>
            </w:r>
          </w:p>
          <w:p w14:paraId="7B22613C" w14:textId="77777777" w:rsidR="00B61E14" w:rsidRPr="00D7698F" w:rsidRDefault="00B61E14" w:rsidP="00B61E14">
            <w:pPr>
              <w:pStyle w:val="3GPPAgreements"/>
              <w:numPr>
                <w:ilvl w:val="1"/>
                <w:numId w:val="9"/>
              </w:numPr>
            </w:pPr>
            <w:r w:rsidRPr="00D7698F">
              <w:t>DFN counter</w:t>
            </w:r>
          </w:p>
          <w:p w14:paraId="70F937B3" w14:textId="77777777" w:rsidR="00B61E14" w:rsidRPr="00D7698F" w:rsidRDefault="00B61E14" w:rsidP="00B61E14">
            <w:pPr>
              <w:pStyle w:val="3GPPAgreements"/>
              <w:numPr>
                <w:ilvl w:val="1"/>
                <w:numId w:val="9"/>
              </w:numPr>
            </w:pPr>
            <w:r w:rsidRPr="00D7698F">
              <w:t>Original synchronization source</w:t>
            </w:r>
          </w:p>
          <w:p w14:paraId="23DAC670" w14:textId="77777777" w:rsidR="00B61E14" w:rsidRPr="00D7698F" w:rsidRDefault="00B61E14" w:rsidP="00B61E14">
            <w:pPr>
              <w:pStyle w:val="3GPPAgreements"/>
              <w:numPr>
                <w:ilvl w:val="1"/>
                <w:numId w:val="9"/>
              </w:numPr>
            </w:pPr>
            <w:r w:rsidRPr="00D7698F">
              <w:t>Sync hop information</w:t>
            </w:r>
          </w:p>
        </w:tc>
        <w:tc>
          <w:tcPr>
            <w:tcW w:w="4981" w:type="dxa"/>
          </w:tcPr>
          <w:p w14:paraId="1AFB8CA2" w14:textId="77777777" w:rsidR="00B61E14" w:rsidRPr="00D7698F" w:rsidRDefault="00B61E14" w:rsidP="00B61E14">
            <w:pPr>
              <w:pStyle w:val="3GPPText"/>
              <w:spacing w:before="0" w:after="0" w:line="240" w:lineRule="auto"/>
            </w:pPr>
            <w:r w:rsidRPr="00D7698F">
              <w:t xml:space="preserve">UE directly synchronized to </w:t>
            </w:r>
            <w:r w:rsidR="00557951" w:rsidRPr="00D7698F">
              <w:t>GNSS</w:t>
            </w:r>
          </w:p>
          <w:p w14:paraId="3F4EE371" w14:textId="5D9A4D67" w:rsidR="00B61E14" w:rsidRPr="00D7698F" w:rsidRDefault="00B61E14" w:rsidP="00B61E14">
            <w:pPr>
              <w:pStyle w:val="3GPPAgreements"/>
              <w:ind w:left="313"/>
            </w:pPr>
            <w:r w:rsidRPr="00D7698F">
              <w:t>SLSS ID and PSBCH content is derived from (pre)-configuration. Exceptions are</w:t>
            </w:r>
          </w:p>
          <w:p w14:paraId="50782F8E" w14:textId="77777777" w:rsidR="00B61E14" w:rsidRPr="00D7698F" w:rsidRDefault="00B61E14" w:rsidP="00B61E14">
            <w:pPr>
              <w:pStyle w:val="3GPPAgreements"/>
              <w:numPr>
                <w:ilvl w:val="1"/>
                <w:numId w:val="9"/>
              </w:numPr>
            </w:pPr>
            <w:r w:rsidRPr="00D7698F">
              <w:t>DFN counter</w:t>
            </w:r>
          </w:p>
          <w:p w14:paraId="2DC53BB2" w14:textId="77777777" w:rsidR="00B61E14" w:rsidRPr="00D7698F" w:rsidRDefault="00B61E14" w:rsidP="00B61E14">
            <w:pPr>
              <w:pStyle w:val="3GPPAgreements"/>
              <w:numPr>
                <w:ilvl w:val="1"/>
                <w:numId w:val="9"/>
              </w:numPr>
            </w:pPr>
            <w:r w:rsidRPr="00D7698F">
              <w:t>Original synchronization source</w:t>
            </w:r>
          </w:p>
          <w:p w14:paraId="028FDEBB" w14:textId="77777777" w:rsidR="00B61E14" w:rsidRPr="00D7698F" w:rsidRDefault="00B61E14" w:rsidP="00B61E14">
            <w:pPr>
              <w:pStyle w:val="3GPPAgreements"/>
              <w:numPr>
                <w:ilvl w:val="1"/>
                <w:numId w:val="9"/>
              </w:numPr>
            </w:pPr>
            <w:r w:rsidRPr="00D7698F">
              <w:t>Sync hop information</w:t>
            </w:r>
          </w:p>
        </w:tc>
      </w:tr>
      <w:tr w:rsidR="00B61E14" w:rsidRPr="00E11B0D" w14:paraId="24D89B5E" w14:textId="77777777" w:rsidTr="007A12DE">
        <w:tc>
          <w:tcPr>
            <w:tcW w:w="4981" w:type="dxa"/>
          </w:tcPr>
          <w:p w14:paraId="5DBDCD66" w14:textId="77777777" w:rsidR="00B61E14" w:rsidRPr="00D7698F" w:rsidRDefault="00B61E14" w:rsidP="00B61E14">
            <w:pPr>
              <w:pStyle w:val="3GPPText"/>
              <w:spacing w:before="0" w:after="0" w:line="240" w:lineRule="auto"/>
            </w:pPr>
            <w:r w:rsidRPr="00D7698F">
              <w:t xml:space="preserve">UE indirectly synchronized to </w:t>
            </w:r>
            <w:proofErr w:type="spellStart"/>
            <w:r w:rsidRPr="00D7698F">
              <w:t>eNB</w:t>
            </w:r>
            <w:proofErr w:type="spellEnd"/>
            <w:r w:rsidRPr="00D7698F">
              <w:t>/</w:t>
            </w:r>
            <w:proofErr w:type="spellStart"/>
            <w:r w:rsidRPr="00D7698F">
              <w:t>gNB</w:t>
            </w:r>
            <w:proofErr w:type="spellEnd"/>
          </w:p>
          <w:p w14:paraId="557DA87B" w14:textId="06EFE8DD" w:rsidR="00B61E14" w:rsidRPr="00D7698F" w:rsidRDefault="00B61E14" w:rsidP="00B61E14">
            <w:pPr>
              <w:pStyle w:val="3GPPAgreements"/>
              <w:ind w:left="313"/>
            </w:pPr>
            <w:r w:rsidRPr="00D7698F">
              <w:t xml:space="preserve">SLSS ID and PSBCH content is derived from UE directly synchronized to </w:t>
            </w:r>
            <w:proofErr w:type="spellStart"/>
            <w:r w:rsidRPr="00D7698F">
              <w:t>eNB</w:t>
            </w:r>
            <w:proofErr w:type="spellEnd"/>
            <w:r w:rsidRPr="00D7698F">
              <w:t>/</w:t>
            </w:r>
            <w:proofErr w:type="spellStart"/>
            <w:r w:rsidRPr="00D7698F">
              <w:t>gNB</w:t>
            </w:r>
            <w:proofErr w:type="spellEnd"/>
            <w:r w:rsidRPr="00D7698F">
              <w:t>. Exceptions are</w:t>
            </w:r>
          </w:p>
          <w:p w14:paraId="50B55C23" w14:textId="77777777" w:rsidR="00B61E14" w:rsidRPr="00D7698F" w:rsidRDefault="00B61E14" w:rsidP="00B61E14">
            <w:pPr>
              <w:pStyle w:val="3GPPAgreements"/>
              <w:numPr>
                <w:ilvl w:val="1"/>
                <w:numId w:val="9"/>
              </w:numPr>
            </w:pPr>
            <w:r w:rsidRPr="00D7698F">
              <w:t>DFN counter</w:t>
            </w:r>
          </w:p>
          <w:p w14:paraId="589C824E" w14:textId="77777777" w:rsidR="00B61E14" w:rsidRPr="00D7698F" w:rsidRDefault="00B61E14" w:rsidP="00B61E14">
            <w:pPr>
              <w:pStyle w:val="3GPPAgreements"/>
              <w:numPr>
                <w:ilvl w:val="1"/>
                <w:numId w:val="9"/>
              </w:numPr>
            </w:pPr>
            <w:r w:rsidRPr="00D7698F">
              <w:t>Original synchronization source</w:t>
            </w:r>
          </w:p>
          <w:p w14:paraId="073FD124" w14:textId="77777777" w:rsidR="00B61E14" w:rsidRPr="00D7698F" w:rsidRDefault="00B61E14" w:rsidP="00B61E14">
            <w:pPr>
              <w:pStyle w:val="3GPPAgreements"/>
              <w:numPr>
                <w:ilvl w:val="1"/>
                <w:numId w:val="9"/>
              </w:numPr>
            </w:pPr>
            <w:r w:rsidRPr="00D7698F">
              <w:t>Sync hop information</w:t>
            </w:r>
          </w:p>
        </w:tc>
        <w:tc>
          <w:tcPr>
            <w:tcW w:w="4981" w:type="dxa"/>
          </w:tcPr>
          <w:p w14:paraId="36470DA6" w14:textId="77777777" w:rsidR="00B61E14" w:rsidRPr="00D7698F" w:rsidRDefault="00B61E14" w:rsidP="00B61E14">
            <w:pPr>
              <w:pStyle w:val="3GPPText"/>
              <w:spacing w:before="0" w:after="0" w:line="240" w:lineRule="auto"/>
            </w:pPr>
            <w:r w:rsidRPr="00D7698F">
              <w:t xml:space="preserve">UE indirectly synchronized to </w:t>
            </w:r>
            <w:r w:rsidR="00557951" w:rsidRPr="00D7698F">
              <w:t>GNSS</w:t>
            </w:r>
          </w:p>
          <w:p w14:paraId="5EE35C4A" w14:textId="77777777" w:rsidR="00B61E14" w:rsidRPr="00D7698F" w:rsidRDefault="00B61E14" w:rsidP="00B61E14">
            <w:pPr>
              <w:pStyle w:val="3GPPAgreements"/>
              <w:ind w:left="313"/>
            </w:pPr>
            <w:r w:rsidRPr="00D7698F">
              <w:t xml:space="preserve">SLSS ID and PSBCH content is derived from UE directly synchronized to </w:t>
            </w:r>
            <w:r w:rsidR="00557951" w:rsidRPr="00D7698F">
              <w:t>GNSS</w:t>
            </w:r>
            <w:r w:rsidRPr="00D7698F">
              <w:t>. Exceptions are</w:t>
            </w:r>
          </w:p>
          <w:p w14:paraId="53586B8F" w14:textId="77777777" w:rsidR="00B61E14" w:rsidRPr="00D7698F" w:rsidRDefault="00B61E14" w:rsidP="00B61E14">
            <w:pPr>
              <w:pStyle w:val="3GPPAgreements"/>
              <w:numPr>
                <w:ilvl w:val="1"/>
                <w:numId w:val="9"/>
              </w:numPr>
            </w:pPr>
            <w:r w:rsidRPr="00D7698F">
              <w:t>DFN counter</w:t>
            </w:r>
          </w:p>
          <w:p w14:paraId="02231D47" w14:textId="77777777" w:rsidR="00B61E14" w:rsidRPr="00D7698F" w:rsidRDefault="00B61E14" w:rsidP="00B61E14">
            <w:pPr>
              <w:pStyle w:val="3GPPAgreements"/>
              <w:numPr>
                <w:ilvl w:val="1"/>
                <w:numId w:val="9"/>
              </w:numPr>
            </w:pPr>
            <w:r w:rsidRPr="00D7698F">
              <w:t>Original synchronization source</w:t>
            </w:r>
          </w:p>
          <w:p w14:paraId="1826D57B" w14:textId="77777777" w:rsidR="00B61E14" w:rsidRPr="00D7698F" w:rsidRDefault="00B61E14" w:rsidP="00B61E14">
            <w:pPr>
              <w:pStyle w:val="3GPPAgreements"/>
              <w:numPr>
                <w:ilvl w:val="1"/>
                <w:numId w:val="9"/>
              </w:numPr>
            </w:pPr>
            <w:r w:rsidRPr="00D7698F">
              <w:t>Sync hop information</w:t>
            </w:r>
          </w:p>
        </w:tc>
      </w:tr>
      <w:tr w:rsidR="00B61E14" w:rsidRPr="00E11B0D" w14:paraId="63D71DF7" w14:textId="77777777" w:rsidTr="007A12DE">
        <w:tc>
          <w:tcPr>
            <w:tcW w:w="4981" w:type="dxa"/>
          </w:tcPr>
          <w:p w14:paraId="24CD1ACD" w14:textId="77777777" w:rsidR="00B61E14" w:rsidRPr="00D7698F" w:rsidRDefault="00B61E14" w:rsidP="00B61E14">
            <w:pPr>
              <w:pStyle w:val="3GPPText"/>
              <w:spacing w:before="0" w:after="0" w:line="240" w:lineRule="auto"/>
            </w:pPr>
            <w:r w:rsidRPr="00D7698F">
              <w:t>UE servi</w:t>
            </w:r>
            <w:r w:rsidR="002D7B34" w:rsidRPr="00D7698F">
              <w:t>ng as independent sync source</w:t>
            </w:r>
          </w:p>
          <w:p w14:paraId="6B89E00B" w14:textId="77777777" w:rsidR="00557951" w:rsidRPr="00D7698F" w:rsidRDefault="00557951" w:rsidP="00B61E14">
            <w:pPr>
              <w:pStyle w:val="3GPPAgreements"/>
              <w:ind w:left="313"/>
            </w:pPr>
            <w:r w:rsidRPr="00D7698F">
              <w:t>SLSS ID is randomly selected from pre-configured range of SLSS IDs</w:t>
            </w:r>
          </w:p>
          <w:p w14:paraId="23650155" w14:textId="77777777" w:rsidR="00B61E14" w:rsidRPr="00D7698F" w:rsidRDefault="00B61E14" w:rsidP="00557951">
            <w:pPr>
              <w:pStyle w:val="3GPPAgreements"/>
              <w:numPr>
                <w:ilvl w:val="0"/>
                <w:numId w:val="0"/>
              </w:numPr>
              <w:ind w:left="313"/>
            </w:pPr>
            <w:r w:rsidRPr="00D7698F">
              <w:t xml:space="preserve">PSBCH content is derived </w:t>
            </w:r>
            <w:r w:rsidR="00557951" w:rsidRPr="00D7698F">
              <w:t xml:space="preserve">from </w:t>
            </w:r>
            <w:r w:rsidRPr="00D7698F">
              <w:t>pre-configuration</w:t>
            </w:r>
            <w:r w:rsidR="00BE526A" w:rsidRPr="00D7698F">
              <w:t xml:space="preserve"> for independent sync sources</w:t>
            </w:r>
            <w:r w:rsidRPr="00D7698F">
              <w:t>.</w:t>
            </w:r>
            <w:r w:rsidR="00557951" w:rsidRPr="00D7698F">
              <w:t xml:space="preserve"> </w:t>
            </w:r>
            <w:r w:rsidRPr="00D7698F">
              <w:t>Exceptions are</w:t>
            </w:r>
          </w:p>
          <w:p w14:paraId="74F0CCC1" w14:textId="77777777" w:rsidR="00B61E14" w:rsidRPr="00D7698F" w:rsidRDefault="00B61E14" w:rsidP="00B61E14">
            <w:pPr>
              <w:pStyle w:val="3GPPAgreements"/>
              <w:numPr>
                <w:ilvl w:val="1"/>
                <w:numId w:val="9"/>
              </w:numPr>
            </w:pPr>
            <w:r w:rsidRPr="00D7698F">
              <w:t>DFN counter</w:t>
            </w:r>
          </w:p>
          <w:p w14:paraId="54EBEEC4" w14:textId="77777777" w:rsidR="00B61E14" w:rsidRPr="00D7698F" w:rsidRDefault="00B61E14" w:rsidP="00B61E14">
            <w:pPr>
              <w:pStyle w:val="3GPPAgreements"/>
              <w:numPr>
                <w:ilvl w:val="1"/>
                <w:numId w:val="9"/>
              </w:numPr>
            </w:pPr>
            <w:r w:rsidRPr="00D7698F">
              <w:t>Original synchronization source</w:t>
            </w:r>
          </w:p>
          <w:p w14:paraId="7A33A958" w14:textId="77777777" w:rsidR="00B61E14" w:rsidRPr="00D7698F" w:rsidRDefault="00B61E14" w:rsidP="00B61E14">
            <w:pPr>
              <w:pStyle w:val="3GPPAgreements"/>
              <w:numPr>
                <w:ilvl w:val="1"/>
                <w:numId w:val="9"/>
              </w:numPr>
            </w:pPr>
            <w:r w:rsidRPr="00D7698F">
              <w:t>Sync hop information</w:t>
            </w:r>
          </w:p>
        </w:tc>
        <w:tc>
          <w:tcPr>
            <w:tcW w:w="4981" w:type="dxa"/>
          </w:tcPr>
          <w:p w14:paraId="2AF49480" w14:textId="77777777" w:rsidR="00B61E14" w:rsidRPr="00D7698F" w:rsidRDefault="00B61E14" w:rsidP="00B61E14">
            <w:pPr>
              <w:pStyle w:val="3GPPText"/>
              <w:spacing w:before="0" w:after="0" w:line="240" w:lineRule="auto"/>
            </w:pPr>
            <w:r w:rsidRPr="00D7698F">
              <w:t xml:space="preserve">UE serving as independent sync source </w:t>
            </w:r>
          </w:p>
          <w:p w14:paraId="03F1ABF9" w14:textId="77777777" w:rsidR="00557951" w:rsidRPr="00D7698F" w:rsidRDefault="00B61E14" w:rsidP="00B61E14">
            <w:pPr>
              <w:pStyle w:val="3GPPAgreements"/>
              <w:ind w:left="313"/>
            </w:pPr>
            <w:r w:rsidRPr="00D7698F">
              <w:t xml:space="preserve">SLSS ID </w:t>
            </w:r>
            <w:r w:rsidR="00557951" w:rsidRPr="00D7698F">
              <w:t>is randomly selected from pre-configured range of SLSS IDs</w:t>
            </w:r>
          </w:p>
          <w:p w14:paraId="695F2F25" w14:textId="77777777" w:rsidR="00B61E14" w:rsidRPr="00D7698F" w:rsidRDefault="00B61E14" w:rsidP="00B61E14">
            <w:pPr>
              <w:pStyle w:val="3GPPAgreements"/>
              <w:ind w:left="313"/>
            </w:pPr>
            <w:r w:rsidRPr="00D7698F">
              <w:t xml:space="preserve">PSBCH content is derived </w:t>
            </w:r>
            <w:r w:rsidR="00BE526A" w:rsidRPr="00D7698F">
              <w:t>from pre-configuration for independent sync sources</w:t>
            </w:r>
            <w:r w:rsidRPr="00D7698F">
              <w:t>. Exceptions are</w:t>
            </w:r>
          </w:p>
          <w:p w14:paraId="03A0876C" w14:textId="77777777" w:rsidR="00B61E14" w:rsidRPr="00D7698F" w:rsidRDefault="00B61E14" w:rsidP="00B61E14">
            <w:pPr>
              <w:pStyle w:val="3GPPAgreements"/>
              <w:numPr>
                <w:ilvl w:val="1"/>
                <w:numId w:val="9"/>
              </w:numPr>
            </w:pPr>
            <w:r w:rsidRPr="00D7698F">
              <w:t>DFN counter</w:t>
            </w:r>
          </w:p>
          <w:p w14:paraId="4077D9B4" w14:textId="77777777" w:rsidR="00B61E14" w:rsidRPr="00D7698F" w:rsidRDefault="00B61E14" w:rsidP="00B61E14">
            <w:pPr>
              <w:pStyle w:val="3GPPAgreements"/>
              <w:numPr>
                <w:ilvl w:val="1"/>
                <w:numId w:val="9"/>
              </w:numPr>
            </w:pPr>
            <w:r w:rsidRPr="00D7698F">
              <w:t>Original synchronization source</w:t>
            </w:r>
          </w:p>
          <w:p w14:paraId="50E7B351" w14:textId="77777777" w:rsidR="00B61E14" w:rsidRPr="00D7698F" w:rsidRDefault="00B61E14" w:rsidP="00B61E14">
            <w:pPr>
              <w:pStyle w:val="3GPPAgreements"/>
              <w:numPr>
                <w:ilvl w:val="1"/>
                <w:numId w:val="9"/>
              </w:numPr>
            </w:pPr>
            <w:r w:rsidRPr="00D7698F">
              <w:t>Sync hop information</w:t>
            </w:r>
          </w:p>
        </w:tc>
      </w:tr>
    </w:tbl>
    <w:p w14:paraId="4EA56A04" w14:textId="77777777" w:rsidR="00BB7F90" w:rsidRPr="00D7698F" w:rsidRDefault="00BB7F90" w:rsidP="00BB7F90">
      <w:pPr>
        <w:pStyle w:val="3GPPText"/>
      </w:pPr>
    </w:p>
    <w:p w14:paraId="3AE0FAC3" w14:textId="77777777" w:rsidR="00BB7F90" w:rsidRPr="00D7698F" w:rsidRDefault="00BB7F90" w:rsidP="00BB7F90">
      <w:pPr>
        <w:pStyle w:val="3GPPText"/>
      </w:pPr>
      <w:proofErr w:type="spellStart"/>
      <w:proofErr w:type="gramStart"/>
      <w:r w:rsidRPr="00D7698F">
        <w:t>eNB</w:t>
      </w:r>
      <w:proofErr w:type="spellEnd"/>
      <w:proofErr w:type="gramEnd"/>
      <w:r w:rsidRPr="00D7698F">
        <w:t xml:space="preserve"> when it serves for NR-V2X </w:t>
      </w:r>
      <w:proofErr w:type="spellStart"/>
      <w:r w:rsidRPr="00D7698F">
        <w:t>sidelink</w:t>
      </w:r>
      <w:proofErr w:type="spellEnd"/>
      <w:r w:rsidRPr="00D7698F">
        <w:t xml:space="preserve"> synchronization</w:t>
      </w:r>
      <w:r w:rsidR="00B930A3" w:rsidRPr="00D7698F">
        <w:t xml:space="preserve">, should be able to provide information for NR-V2X </w:t>
      </w:r>
      <w:proofErr w:type="spellStart"/>
      <w:r w:rsidR="00B930A3" w:rsidRPr="00D7698F">
        <w:t>sidelink</w:t>
      </w:r>
      <w:proofErr w:type="spellEnd"/>
      <w:r w:rsidR="00B930A3" w:rsidRPr="00D7698F">
        <w:t xml:space="preserve"> synchronization including NR-V2X PSBCH content and SLSS ID</w:t>
      </w:r>
      <w:r w:rsidR="000A3609" w:rsidRPr="00D7698F">
        <w:t xml:space="preserve">, and configuration of </w:t>
      </w:r>
      <w:proofErr w:type="spellStart"/>
      <w:r w:rsidR="000A3609" w:rsidRPr="00D7698F">
        <w:t>sidelink</w:t>
      </w:r>
      <w:proofErr w:type="spellEnd"/>
      <w:r w:rsidR="000A3609" w:rsidRPr="00D7698F">
        <w:t xml:space="preserve"> synchronization resources</w:t>
      </w:r>
      <w:r w:rsidRPr="00D7698F">
        <w:t>.</w:t>
      </w:r>
    </w:p>
    <w:p w14:paraId="6400E67A" w14:textId="77777777" w:rsidR="000A3609" w:rsidRPr="00D7698F" w:rsidRDefault="000A3609" w:rsidP="000A3609">
      <w:pPr>
        <w:pStyle w:val="3GPPText"/>
        <w:rPr>
          <w:lang w:val="en-GB"/>
        </w:rPr>
      </w:pPr>
    </w:p>
    <w:p w14:paraId="1196B5C8" w14:textId="77777777" w:rsidR="000A3609" w:rsidRPr="00D7698F" w:rsidRDefault="000A3609" w:rsidP="000A3609">
      <w:pPr>
        <w:pStyle w:val="3GPPText"/>
        <w:numPr>
          <w:ilvl w:val="0"/>
          <w:numId w:val="10"/>
        </w:numPr>
        <w:rPr>
          <w:lang w:val="en-GB"/>
        </w:rPr>
      </w:pPr>
      <w:r w:rsidRPr="00D7698F">
        <w:rPr>
          <w:lang w:val="en-GB"/>
        </w:rPr>
        <w:t xml:space="preserve"> </w:t>
      </w:r>
    </w:p>
    <w:p w14:paraId="5DC87CDE" w14:textId="77777777" w:rsidR="000A3609" w:rsidRPr="00D7698F" w:rsidRDefault="000A3609" w:rsidP="000A3609">
      <w:pPr>
        <w:pStyle w:val="3GPPText"/>
        <w:numPr>
          <w:ilvl w:val="1"/>
          <w:numId w:val="10"/>
        </w:numPr>
        <w:rPr>
          <w:b/>
          <w:lang w:val="en-GB"/>
        </w:rPr>
      </w:pPr>
      <w:proofErr w:type="spellStart"/>
      <w:r w:rsidRPr="00D7698F">
        <w:rPr>
          <w:b/>
          <w:lang w:val="en-GB"/>
        </w:rPr>
        <w:t>eNB</w:t>
      </w:r>
      <w:proofErr w:type="spellEnd"/>
      <w:r w:rsidRPr="00D7698F">
        <w:rPr>
          <w:b/>
          <w:lang w:val="en-GB"/>
        </w:rPr>
        <w:t xml:space="preserve"> when it serves for NR-V2X </w:t>
      </w:r>
      <w:proofErr w:type="spellStart"/>
      <w:r w:rsidRPr="00D7698F">
        <w:rPr>
          <w:b/>
          <w:lang w:val="en-GB"/>
        </w:rPr>
        <w:t>sidelink</w:t>
      </w:r>
      <w:proofErr w:type="spellEnd"/>
      <w:r w:rsidRPr="00D7698F">
        <w:rPr>
          <w:b/>
          <w:lang w:val="en-GB"/>
        </w:rPr>
        <w:t xml:space="preserve"> synchronization provides signalling for NR-V2X PSBCH content, SLSS ID, and configuration of </w:t>
      </w:r>
      <w:proofErr w:type="spellStart"/>
      <w:r w:rsidRPr="00D7698F">
        <w:rPr>
          <w:b/>
          <w:lang w:val="en-GB"/>
        </w:rPr>
        <w:t>sidelink</w:t>
      </w:r>
      <w:proofErr w:type="spellEnd"/>
      <w:r w:rsidRPr="00D7698F">
        <w:rPr>
          <w:b/>
          <w:lang w:val="en-GB"/>
        </w:rPr>
        <w:t xml:space="preserve"> synchronization resources</w:t>
      </w:r>
    </w:p>
    <w:p w14:paraId="6F6B27DD" w14:textId="77777777" w:rsidR="0005536A" w:rsidRPr="00D7698F" w:rsidRDefault="0005536A" w:rsidP="000A3609">
      <w:pPr>
        <w:pStyle w:val="3GPPText"/>
        <w:numPr>
          <w:ilvl w:val="1"/>
          <w:numId w:val="10"/>
        </w:numPr>
        <w:rPr>
          <w:b/>
          <w:lang w:val="en-GB"/>
        </w:rPr>
      </w:pPr>
      <w:r w:rsidRPr="00D7698F">
        <w:rPr>
          <w:b/>
          <w:lang w:val="en-GB"/>
        </w:rPr>
        <w:t xml:space="preserve">Signalling details are up to RAN2 (i.e. whether to update SIB21 or any other </w:t>
      </w:r>
      <w:proofErr w:type="spellStart"/>
      <w:r w:rsidRPr="00D7698F">
        <w:rPr>
          <w:b/>
          <w:lang w:val="en-GB"/>
        </w:rPr>
        <w:t>signaling</w:t>
      </w:r>
      <w:proofErr w:type="spellEnd"/>
      <w:r w:rsidRPr="00D7698F">
        <w:rPr>
          <w:b/>
          <w:lang w:val="en-GB"/>
        </w:rPr>
        <w:t>)</w:t>
      </w:r>
    </w:p>
    <w:p w14:paraId="7CE5339B" w14:textId="77777777" w:rsidR="00BB7F90" w:rsidRPr="00E11B0D" w:rsidRDefault="00BB7F90" w:rsidP="00BB7F90">
      <w:pPr>
        <w:pStyle w:val="3GPPText"/>
      </w:pPr>
    </w:p>
    <w:p w14:paraId="7FF9B7EB" w14:textId="77777777" w:rsidR="00C3791C" w:rsidRPr="00E11B0D" w:rsidRDefault="00C3791C" w:rsidP="006F0E9B">
      <w:pPr>
        <w:pStyle w:val="Heading3"/>
        <w:tabs>
          <w:tab w:val="clear" w:pos="284"/>
          <w:tab w:val="num" w:pos="0"/>
        </w:tabs>
        <w:ind w:left="0"/>
      </w:pPr>
      <w:r w:rsidRPr="00E11B0D">
        <w:t>SLSS / PSBCH Resource Allocation</w:t>
      </w:r>
    </w:p>
    <w:p w14:paraId="2A11A0E4" w14:textId="77777777" w:rsidR="008B1FEE" w:rsidRDefault="008B1FEE" w:rsidP="008B1FEE">
      <w:pPr>
        <w:pStyle w:val="3GPPText"/>
        <w:rPr>
          <w:lang w:val="en-GB"/>
        </w:rPr>
      </w:pPr>
      <w:r w:rsidRPr="00E11B0D">
        <w:rPr>
          <w:lang w:val="en-GB"/>
        </w:rPr>
        <w:t xml:space="preserve">LTE-V2X synchronization procedure </w:t>
      </w:r>
      <w:r w:rsidR="00C73E1E" w:rsidRPr="00E11B0D">
        <w:rPr>
          <w:lang w:val="en-GB"/>
        </w:rPr>
        <w:t xml:space="preserve">has quite high </w:t>
      </w:r>
      <w:r w:rsidRPr="00E11B0D">
        <w:rPr>
          <w:lang w:val="en-GB"/>
        </w:rPr>
        <w:t>complexity.</w:t>
      </w:r>
      <w:r w:rsidR="00C73E1E" w:rsidRPr="00E11B0D">
        <w:rPr>
          <w:lang w:val="en-GB"/>
        </w:rPr>
        <w:t xml:space="preserve"> </w:t>
      </w:r>
      <w:r w:rsidRPr="00E11B0D">
        <w:rPr>
          <w:lang w:val="en-GB"/>
        </w:rPr>
        <w:t xml:space="preserve">The UE behaviour for SLSS/PSBCH transmission </w:t>
      </w:r>
      <w:r w:rsidR="00C73E1E" w:rsidRPr="00E11B0D">
        <w:rPr>
          <w:lang w:val="en-GB"/>
        </w:rPr>
        <w:t>i</w:t>
      </w:r>
      <w:r w:rsidRPr="00E11B0D">
        <w:rPr>
          <w:lang w:val="en-GB"/>
        </w:rPr>
        <w:t>s dependent</w:t>
      </w:r>
      <w:r>
        <w:rPr>
          <w:lang w:val="en-GB"/>
        </w:rPr>
        <w:t xml:space="preserve"> on amount of sync resources configured and synchronization reference used by UE. In addition, </w:t>
      </w:r>
      <w:r w:rsidR="00C73E1E">
        <w:rPr>
          <w:lang w:val="en-GB"/>
        </w:rPr>
        <w:t xml:space="preserve">it was assumed that each </w:t>
      </w:r>
      <w:proofErr w:type="spellStart"/>
      <w:r>
        <w:rPr>
          <w:lang w:val="en-GB"/>
        </w:rPr>
        <w:t>sidelink</w:t>
      </w:r>
      <w:proofErr w:type="spellEnd"/>
      <w:r>
        <w:rPr>
          <w:lang w:val="en-GB"/>
        </w:rPr>
        <w:t xml:space="preserve"> carrier </w:t>
      </w:r>
      <w:r w:rsidR="00C73E1E">
        <w:rPr>
          <w:lang w:val="en-GB"/>
        </w:rPr>
        <w:t xml:space="preserve">may have independent </w:t>
      </w:r>
      <w:r>
        <w:rPr>
          <w:lang w:val="en-GB"/>
        </w:rPr>
        <w:t>configuration of synchronization resources</w:t>
      </w:r>
      <w:r w:rsidR="00C73E1E">
        <w:rPr>
          <w:lang w:val="en-GB"/>
        </w:rPr>
        <w:t xml:space="preserve"> </w:t>
      </w:r>
      <w:r w:rsidR="00CC170A">
        <w:rPr>
          <w:lang w:val="en-GB"/>
        </w:rPr>
        <w:t>so that UE runs SLSS synchronization procedure on each carrier independently</w:t>
      </w:r>
      <w:r>
        <w:rPr>
          <w:lang w:val="en-GB"/>
        </w:rPr>
        <w:t>.</w:t>
      </w:r>
      <w:r w:rsidR="00C73E1E">
        <w:rPr>
          <w:lang w:val="en-GB"/>
        </w:rPr>
        <w:t xml:space="preserve"> Later on i</w:t>
      </w:r>
      <w:r>
        <w:rPr>
          <w:lang w:val="en-GB"/>
        </w:rPr>
        <w:t xml:space="preserve">n </w:t>
      </w:r>
      <w:proofErr w:type="spellStart"/>
      <w:r w:rsidR="00C73E1E">
        <w:rPr>
          <w:lang w:val="en-GB"/>
        </w:rPr>
        <w:t>sidelink</w:t>
      </w:r>
      <w:proofErr w:type="spellEnd"/>
      <w:r w:rsidR="00C73E1E">
        <w:rPr>
          <w:lang w:val="en-GB"/>
        </w:rPr>
        <w:t xml:space="preserve"> carrier aggregation </w:t>
      </w:r>
      <w:r>
        <w:rPr>
          <w:lang w:val="en-GB"/>
        </w:rPr>
        <w:t xml:space="preserve">framework </w:t>
      </w:r>
      <w:r w:rsidR="00A8427E">
        <w:rPr>
          <w:lang w:val="en-GB"/>
        </w:rPr>
        <w:t>it was agreed to enable single reference carrier by configuration</w:t>
      </w:r>
      <w:r w:rsidR="00CC170A">
        <w:rPr>
          <w:lang w:val="en-GB"/>
        </w:rPr>
        <w:t xml:space="preserve"> that significantly simplifies UE implementation</w:t>
      </w:r>
      <w:r w:rsidR="00A8427E">
        <w:rPr>
          <w:lang w:val="en-GB"/>
        </w:rPr>
        <w:t>.</w:t>
      </w:r>
    </w:p>
    <w:p w14:paraId="015621AD" w14:textId="77777777" w:rsidR="00064EEE" w:rsidRDefault="00064EEE" w:rsidP="008B1FEE">
      <w:pPr>
        <w:pStyle w:val="3GPPText"/>
        <w:rPr>
          <w:lang w:val="en-GB"/>
        </w:rPr>
      </w:pPr>
    </w:p>
    <w:p w14:paraId="60568AF7" w14:textId="77777777" w:rsidR="00064EEE" w:rsidRDefault="00064EEE" w:rsidP="00064EEE">
      <w:pPr>
        <w:pStyle w:val="3GPPText"/>
        <w:numPr>
          <w:ilvl w:val="0"/>
          <w:numId w:val="10"/>
        </w:numPr>
        <w:rPr>
          <w:lang w:val="en-GB"/>
        </w:rPr>
      </w:pPr>
      <w:r>
        <w:rPr>
          <w:lang w:val="en-GB"/>
        </w:rPr>
        <w:t xml:space="preserve"> </w:t>
      </w:r>
    </w:p>
    <w:p w14:paraId="731E0A82" w14:textId="77777777" w:rsidR="00064EEE" w:rsidRDefault="00064EEE" w:rsidP="00064EEE">
      <w:pPr>
        <w:pStyle w:val="3GPPText"/>
        <w:numPr>
          <w:ilvl w:val="1"/>
          <w:numId w:val="10"/>
        </w:numPr>
        <w:rPr>
          <w:b/>
          <w:lang w:val="en-GB"/>
        </w:rPr>
      </w:pPr>
      <w:r>
        <w:rPr>
          <w:b/>
          <w:lang w:val="en-GB"/>
        </w:rPr>
        <w:t xml:space="preserve">Common and single synchronization reference is used for SLSS/PSBCH transmission across carriers as well as for </w:t>
      </w:r>
      <w:r w:rsidR="00BB7F90">
        <w:rPr>
          <w:b/>
          <w:lang w:val="en-GB"/>
        </w:rPr>
        <w:t xml:space="preserve">transmission and reception of other </w:t>
      </w:r>
      <w:proofErr w:type="spellStart"/>
      <w:r w:rsidR="00BB7F90">
        <w:rPr>
          <w:b/>
          <w:lang w:val="en-GB"/>
        </w:rPr>
        <w:t>sidelink</w:t>
      </w:r>
      <w:proofErr w:type="spellEnd"/>
      <w:r w:rsidR="00BB7F90">
        <w:rPr>
          <w:b/>
          <w:lang w:val="en-GB"/>
        </w:rPr>
        <w:t xml:space="preserve"> channels in ITS carriers</w:t>
      </w:r>
    </w:p>
    <w:p w14:paraId="62860E4B" w14:textId="77777777" w:rsidR="00064EEE" w:rsidRPr="008E558D" w:rsidRDefault="00064EEE" w:rsidP="00064EEE">
      <w:pPr>
        <w:pStyle w:val="3GPPText"/>
        <w:numPr>
          <w:ilvl w:val="1"/>
          <w:numId w:val="10"/>
        </w:numPr>
        <w:rPr>
          <w:b/>
          <w:lang w:val="en-GB"/>
        </w:rPr>
      </w:pPr>
      <w:r w:rsidRPr="008E558D">
        <w:rPr>
          <w:b/>
          <w:lang w:val="en-GB"/>
        </w:rPr>
        <w:t xml:space="preserve">SLSS/PSBCH </w:t>
      </w:r>
      <w:r>
        <w:rPr>
          <w:b/>
          <w:lang w:val="en-GB"/>
        </w:rPr>
        <w:t xml:space="preserve">configuration is aligned across multiple </w:t>
      </w:r>
      <w:proofErr w:type="spellStart"/>
      <w:r>
        <w:rPr>
          <w:b/>
          <w:lang w:val="en-GB"/>
        </w:rPr>
        <w:t>sidelink</w:t>
      </w:r>
      <w:proofErr w:type="spellEnd"/>
      <w:r>
        <w:rPr>
          <w:b/>
          <w:lang w:val="en-GB"/>
        </w:rPr>
        <w:t xml:space="preserve"> carriers if </w:t>
      </w:r>
      <w:r w:rsidR="00BB7F90">
        <w:rPr>
          <w:b/>
          <w:lang w:val="en-GB"/>
        </w:rPr>
        <w:t>multiple carriers are considered</w:t>
      </w:r>
    </w:p>
    <w:p w14:paraId="4BDF30D5" w14:textId="77777777" w:rsidR="00BE0973" w:rsidRDefault="00BE0973" w:rsidP="008B1FEE">
      <w:pPr>
        <w:pStyle w:val="3GPPText"/>
        <w:rPr>
          <w:lang w:val="en-GB"/>
        </w:rPr>
      </w:pPr>
    </w:p>
    <w:p w14:paraId="4C613033" w14:textId="77777777" w:rsidR="00D448A6" w:rsidRDefault="00D448A6" w:rsidP="006F0E9B">
      <w:pPr>
        <w:pStyle w:val="Heading3"/>
        <w:tabs>
          <w:tab w:val="clear" w:pos="284"/>
          <w:tab w:val="num" w:pos="0"/>
        </w:tabs>
        <w:ind w:left="0"/>
      </w:pPr>
      <w:proofErr w:type="spellStart"/>
      <w:r w:rsidRPr="00D448A6">
        <w:t>Sidelink</w:t>
      </w:r>
      <w:proofErr w:type="spellEnd"/>
      <w:r w:rsidRPr="00D448A6">
        <w:t xml:space="preserve"> Synchronization Resource</w:t>
      </w:r>
    </w:p>
    <w:p w14:paraId="4782DFAE" w14:textId="77777777" w:rsidR="0014424D" w:rsidRPr="0014424D" w:rsidRDefault="00AA204E" w:rsidP="00AA204E">
      <w:pPr>
        <w:pStyle w:val="3GPPText"/>
        <w:rPr>
          <w:highlight w:val="yellow"/>
        </w:rPr>
      </w:pPr>
      <w:r>
        <w:rPr>
          <w:lang w:val="en-GB"/>
        </w:rPr>
        <w:t xml:space="preserve">In this section we discuss allocation of </w:t>
      </w:r>
      <w:proofErr w:type="spellStart"/>
      <w:r>
        <w:rPr>
          <w:lang w:val="en-GB"/>
        </w:rPr>
        <w:t>sidelink</w:t>
      </w:r>
      <w:proofErr w:type="spellEnd"/>
      <w:r>
        <w:rPr>
          <w:lang w:val="en-GB"/>
        </w:rPr>
        <w:t xml:space="preserve"> synchronization resource. </w:t>
      </w:r>
      <w:r w:rsidR="0014424D" w:rsidRPr="00AA204E">
        <w:t xml:space="preserve">Note that </w:t>
      </w:r>
      <w:proofErr w:type="spellStart"/>
      <w:r w:rsidR="0014424D" w:rsidRPr="00AA204E">
        <w:t>sidelink</w:t>
      </w:r>
      <w:proofErr w:type="spellEnd"/>
      <w:r w:rsidR="0014424D" w:rsidRPr="00AA204E">
        <w:t xml:space="preserve"> synchronization resource itself may contain multiple blocks for </w:t>
      </w:r>
      <w:proofErr w:type="spellStart"/>
      <w:r w:rsidR="0014424D" w:rsidRPr="00AA204E">
        <w:t>sidelink</w:t>
      </w:r>
      <w:proofErr w:type="spellEnd"/>
      <w:r w:rsidR="0014424D" w:rsidRPr="00AA204E">
        <w:t xml:space="preserve"> synchronization signals/channels transmission</w:t>
      </w:r>
      <w:r>
        <w:t xml:space="preserve"> similar to SSB blocks in NR </w:t>
      </w:r>
      <w:proofErr w:type="spellStart"/>
      <w:r>
        <w:t>Uu</w:t>
      </w:r>
      <w:proofErr w:type="spellEnd"/>
      <w:r w:rsidR="0014424D" w:rsidRPr="00AA204E">
        <w:t>.</w:t>
      </w:r>
    </w:p>
    <w:p w14:paraId="02CBF72C" w14:textId="77777777" w:rsidR="00F61506" w:rsidRPr="00F61506" w:rsidRDefault="00F61506" w:rsidP="00C3791C">
      <w:pPr>
        <w:pStyle w:val="3GPPText"/>
        <w:rPr>
          <w:b/>
          <w:lang w:val="en-GB"/>
        </w:rPr>
      </w:pPr>
      <w:r>
        <w:rPr>
          <w:b/>
          <w:lang w:val="en-GB"/>
        </w:rPr>
        <w:t xml:space="preserve">Position in </w:t>
      </w:r>
      <w:r w:rsidR="00C84BA4">
        <w:rPr>
          <w:b/>
          <w:lang w:val="en-GB"/>
        </w:rPr>
        <w:t>Time</w:t>
      </w:r>
    </w:p>
    <w:p w14:paraId="65D6081B" w14:textId="77777777" w:rsidR="00986FD9" w:rsidRDefault="00A8427E" w:rsidP="006A4D7C">
      <w:pPr>
        <w:pStyle w:val="3GPPText"/>
        <w:rPr>
          <w:lang w:val="en-GB"/>
        </w:rPr>
      </w:pPr>
      <w:r w:rsidRPr="00A8427E">
        <w:rPr>
          <w:lang w:val="en-GB"/>
        </w:rPr>
        <w:t xml:space="preserve">In </w:t>
      </w:r>
      <w:r>
        <w:rPr>
          <w:lang w:val="en-GB"/>
        </w:rPr>
        <w:t>order to reduce complexity of the overall system</w:t>
      </w:r>
      <w:r w:rsidR="00CC170A">
        <w:rPr>
          <w:lang w:val="en-GB"/>
        </w:rPr>
        <w:t xml:space="preserve"> and SLSS synchronization procedure</w:t>
      </w:r>
      <w:r>
        <w:rPr>
          <w:lang w:val="en-GB"/>
        </w:rPr>
        <w:t xml:space="preserve">, </w:t>
      </w:r>
      <w:r w:rsidR="00986FD9">
        <w:rPr>
          <w:lang w:val="en-GB"/>
        </w:rPr>
        <w:t>the</w:t>
      </w:r>
      <w:r>
        <w:rPr>
          <w:lang w:val="en-GB"/>
        </w:rPr>
        <w:t xml:space="preserve"> single </w:t>
      </w:r>
      <w:proofErr w:type="spellStart"/>
      <w:r>
        <w:rPr>
          <w:lang w:val="en-GB"/>
        </w:rPr>
        <w:t>sidelink</w:t>
      </w:r>
      <w:proofErr w:type="spellEnd"/>
      <w:r>
        <w:rPr>
          <w:lang w:val="en-GB"/>
        </w:rPr>
        <w:t xml:space="preserve"> synchronization resource </w:t>
      </w:r>
      <w:r w:rsidR="006A4D7C">
        <w:rPr>
          <w:lang w:val="en-GB"/>
        </w:rPr>
        <w:t>should</w:t>
      </w:r>
      <w:r w:rsidR="00D6072A">
        <w:rPr>
          <w:lang w:val="en-GB"/>
        </w:rPr>
        <w:t xml:space="preserve"> be used with simple configuration in time (</w:t>
      </w:r>
      <w:r>
        <w:rPr>
          <w:lang w:val="en-GB"/>
        </w:rPr>
        <w:t xml:space="preserve">periodicity </w:t>
      </w:r>
      <w:r w:rsidR="00D6072A">
        <w:rPr>
          <w:lang w:val="en-GB"/>
        </w:rPr>
        <w:t xml:space="preserve">of allocation </w:t>
      </w:r>
      <w:r>
        <w:rPr>
          <w:lang w:val="en-GB"/>
        </w:rPr>
        <w:t>and time offset relative to SFN</w:t>
      </w:r>
      <w:r w:rsidR="00D6072A">
        <w:rPr>
          <w:lang w:val="en-GB"/>
        </w:rPr>
        <w:t>)</w:t>
      </w:r>
      <w:r>
        <w:rPr>
          <w:lang w:val="en-GB"/>
        </w:rPr>
        <w:t xml:space="preserve">. </w:t>
      </w:r>
      <w:r w:rsidR="006A4D7C">
        <w:rPr>
          <w:lang w:val="en-GB"/>
        </w:rPr>
        <w:t xml:space="preserve">The time multiplexing of SLSS/PSBCH transmissions from different types of UE sync sources within </w:t>
      </w:r>
      <w:proofErr w:type="spellStart"/>
      <w:r w:rsidR="006A4D7C">
        <w:rPr>
          <w:lang w:val="en-GB"/>
        </w:rPr>
        <w:t>sidelink</w:t>
      </w:r>
      <w:proofErr w:type="spellEnd"/>
      <w:r w:rsidR="006A4D7C">
        <w:rPr>
          <w:lang w:val="en-GB"/>
        </w:rPr>
        <w:t xml:space="preserve"> synchronization resource </w:t>
      </w:r>
      <w:r>
        <w:rPr>
          <w:lang w:val="en-GB"/>
        </w:rPr>
        <w:t xml:space="preserve">can be </w:t>
      </w:r>
      <w:r w:rsidR="00CC170A">
        <w:rPr>
          <w:lang w:val="en-GB"/>
        </w:rPr>
        <w:t xml:space="preserve">defined </w:t>
      </w:r>
      <w:r>
        <w:rPr>
          <w:lang w:val="en-GB"/>
        </w:rPr>
        <w:t>separately.</w:t>
      </w:r>
    </w:p>
    <w:p w14:paraId="5F01EBB2" w14:textId="77777777" w:rsidR="001629C8" w:rsidRDefault="008A37B9" w:rsidP="00C84BA4">
      <w:pPr>
        <w:pStyle w:val="3GPPText"/>
        <w:jc w:val="center"/>
      </w:pPr>
      <w:r w:rsidRPr="00C84BA4">
        <w:object w:dxaOrig="10861" w:dyaOrig="2521" w14:anchorId="3FCD6CED">
          <v:shape id="_x0000_i1027" type="#_x0000_t75" style="width:369pt;height:85.5pt" o:ole="">
            <v:imagedata r:id="rId19" o:title=""/>
          </v:shape>
          <o:OLEObject Type="Embed" ProgID="Visio.Drawing.15" ShapeID="_x0000_i1027" DrawAspect="Content" ObjectID="_1627505370" r:id="rId20"/>
        </w:object>
      </w:r>
    </w:p>
    <w:p w14:paraId="67BBEE1E" w14:textId="3CC520E1" w:rsidR="001629C8" w:rsidRDefault="001629C8" w:rsidP="001629C8">
      <w:pPr>
        <w:pStyle w:val="Caption"/>
        <w:jc w:val="center"/>
      </w:pPr>
      <w:bookmarkStart w:id="5" w:name="_Ref965591"/>
      <w:r>
        <w:t xml:space="preserve">Figure </w:t>
      </w:r>
      <w:r>
        <w:fldChar w:fldCharType="begin"/>
      </w:r>
      <w:r>
        <w:instrText xml:space="preserve"> SEQ Figure \* ARABIC </w:instrText>
      </w:r>
      <w:r>
        <w:fldChar w:fldCharType="separate"/>
      </w:r>
      <w:r w:rsidR="007213BA">
        <w:rPr>
          <w:noProof/>
        </w:rPr>
        <w:t>3</w:t>
      </w:r>
      <w:r>
        <w:fldChar w:fldCharType="end"/>
      </w:r>
      <w:bookmarkEnd w:id="5"/>
      <w:r>
        <w:t xml:space="preserve">: </w:t>
      </w:r>
      <w:proofErr w:type="spellStart"/>
      <w:r>
        <w:t>Sidelink</w:t>
      </w:r>
      <w:proofErr w:type="spellEnd"/>
      <w:r>
        <w:t xml:space="preserve"> Sync Resource Allocation and Multiplexing of </w:t>
      </w:r>
      <w:r w:rsidR="00E11B0D">
        <w:t>SLSS</w:t>
      </w:r>
      <w:r>
        <w:t>/PSBCH from Various Sources</w:t>
      </w:r>
    </w:p>
    <w:p w14:paraId="2FAAE8AA" w14:textId="77777777" w:rsidR="00C1722A" w:rsidRPr="004E3D3F" w:rsidRDefault="00C1722A" w:rsidP="004E3D3F">
      <w:pPr>
        <w:pStyle w:val="3GPPText"/>
      </w:pPr>
    </w:p>
    <w:p w14:paraId="4AAC8D96" w14:textId="77777777" w:rsidR="00294D57" w:rsidRDefault="00294D57" w:rsidP="00E333D2">
      <w:pPr>
        <w:pStyle w:val="3GPPText"/>
        <w:numPr>
          <w:ilvl w:val="0"/>
          <w:numId w:val="10"/>
        </w:numPr>
        <w:rPr>
          <w:lang w:val="en-GB"/>
        </w:rPr>
      </w:pPr>
      <w:r>
        <w:rPr>
          <w:lang w:val="en-GB"/>
        </w:rPr>
        <w:t xml:space="preserve"> </w:t>
      </w:r>
    </w:p>
    <w:p w14:paraId="58C08670" w14:textId="77777777" w:rsidR="00294D57" w:rsidRPr="008E558D" w:rsidRDefault="00294D57" w:rsidP="00E333D2">
      <w:pPr>
        <w:pStyle w:val="3GPPText"/>
        <w:numPr>
          <w:ilvl w:val="1"/>
          <w:numId w:val="10"/>
        </w:numPr>
        <w:rPr>
          <w:b/>
          <w:lang w:val="en-GB"/>
        </w:rPr>
      </w:pPr>
      <w:r w:rsidRPr="008E558D">
        <w:rPr>
          <w:b/>
          <w:lang w:val="en-GB"/>
        </w:rPr>
        <w:t>Single</w:t>
      </w:r>
      <w:r w:rsidR="001D1D0E" w:rsidRPr="008E558D">
        <w:rPr>
          <w:b/>
          <w:lang w:val="en-GB"/>
        </w:rPr>
        <w:t xml:space="preserve"> </w:t>
      </w:r>
      <w:proofErr w:type="spellStart"/>
      <w:r w:rsidRPr="008E558D">
        <w:rPr>
          <w:b/>
          <w:lang w:val="en-GB"/>
        </w:rPr>
        <w:t>sidelink</w:t>
      </w:r>
      <w:proofErr w:type="spellEnd"/>
      <w:r w:rsidRPr="008E558D">
        <w:rPr>
          <w:b/>
          <w:lang w:val="en-GB"/>
        </w:rPr>
        <w:t xml:space="preserve"> synchronization resource </w:t>
      </w:r>
      <w:r w:rsidR="00681237" w:rsidRPr="008E558D">
        <w:rPr>
          <w:b/>
          <w:lang w:val="en-GB"/>
        </w:rPr>
        <w:t xml:space="preserve">in time </w:t>
      </w:r>
      <w:r w:rsidRPr="008E558D">
        <w:rPr>
          <w:b/>
          <w:lang w:val="en-GB"/>
        </w:rPr>
        <w:t xml:space="preserve">is </w:t>
      </w:r>
      <w:r w:rsidR="00681237">
        <w:rPr>
          <w:b/>
          <w:lang w:val="en-GB"/>
        </w:rPr>
        <w:t>configured</w:t>
      </w:r>
      <w:r w:rsidRPr="008E558D">
        <w:rPr>
          <w:b/>
          <w:lang w:val="en-GB"/>
        </w:rPr>
        <w:t xml:space="preserve"> for SLSS/PSBCH transmission by all UEs</w:t>
      </w:r>
    </w:p>
    <w:p w14:paraId="6CF25372" w14:textId="77777777" w:rsidR="001D1D0E" w:rsidRPr="00681237" w:rsidRDefault="001D1D0E" w:rsidP="00E333D2">
      <w:pPr>
        <w:pStyle w:val="3GPPText"/>
        <w:numPr>
          <w:ilvl w:val="1"/>
          <w:numId w:val="10"/>
        </w:numPr>
        <w:rPr>
          <w:b/>
          <w:lang w:val="en-GB"/>
        </w:rPr>
      </w:pPr>
      <w:r w:rsidRPr="008E558D">
        <w:rPr>
          <w:b/>
          <w:lang w:val="en-GB"/>
        </w:rPr>
        <w:t xml:space="preserve">Specific </w:t>
      </w:r>
      <w:r w:rsidR="00681237">
        <w:rPr>
          <w:b/>
          <w:lang w:val="en-GB"/>
        </w:rPr>
        <w:t xml:space="preserve">instances </w:t>
      </w:r>
      <w:r w:rsidRPr="008E558D">
        <w:rPr>
          <w:b/>
          <w:lang w:val="en-GB"/>
        </w:rPr>
        <w:t xml:space="preserve">for SLSS/PSBCH transmission </w:t>
      </w:r>
      <w:r w:rsidR="00681237">
        <w:rPr>
          <w:b/>
          <w:lang w:val="en-GB"/>
        </w:rPr>
        <w:t xml:space="preserve">within </w:t>
      </w:r>
      <w:proofErr w:type="spellStart"/>
      <w:r w:rsidR="00681237">
        <w:rPr>
          <w:b/>
          <w:lang w:val="en-GB"/>
        </w:rPr>
        <w:t>sidelink</w:t>
      </w:r>
      <w:proofErr w:type="spellEnd"/>
      <w:r w:rsidR="00681237">
        <w:rPr>
          <w:b/>
          <w:lang w:val="en-GB"/>
        </w:rPr>
        <w:t xml:space="preserve"> synchronization resource </w:t>
      </w:r>
      <w:r w:rsidRPr="008E558D">
        <w:rPr>
          <w:b/>
          <w:lang w:val="en-GB"/>
        </w:rPr>
        <w:t xml:space="preserve">are associated with the type of sync reference UE (e.g. </w:t>
      </w:r>
      <w:r w:rsidR="00681237">
        <w:rPr>
          <w:b/>
          <w:lang w:val="en-GB"/>
        </w:rPr>
        <w:t>(in)-</w:t>
      </w:r>
      <w:r w:rsidRPr="008E558D">
        <w:rPr>
          <w:b/>
          <w:lang w:val="en-GB"/>
        </w:rPr>
        <w:t xml:space="preserve">directly synchronized to GNSS, </w:t>
      </w:r>
      <w:proofErr w:type="spellStart"/>
      <w:r w:rsidRPr="008E558D">
        <w:rPr>
          <w:b/>
          <w:lang w:val="en-GB"/>
        </w:rPr>
        <w:t>eNB</w:t>
      </w:r>
      <w:proofErr w:type="spellEnd"/>
      <w:r w:rsidRPr="008E558D">
        <w:rPr>
          <w:b/>
          <w:lang w:val="en-GB"/>
        </w:rPr>
        <w:t>/</w:t>
      </w:r>
      <w:proofErr w:type="spellStart"/>
      <w:r w:rsidRPr="008E558D">
        <w:rPr>
          <w:b/>
          <w:lang w:val="en-GB"/>
        </w:rPr>
        <w:t>gNB</w:t>
      </w:r>
      <w:proofErr w:type="spellEnd"/>
      <w:r w:rsidRPr="008E558D">
        <w:rPr>
          <w:b/>
          <w:lang w:val="en-GB"/>
        </w:rPr>
        <w:t xml:space="preserve">, </w:t>
      </w:r>
      <w:r w:rsidR="00681237">
        <w:rPr>
          <w:b/>
          <w:lang w:val="en-GB"/>
        </w:rPr>
        <w:t>ISS</w:t>
      </w:r>
      <w:r w:rsidRPr="00681237">
        <w:rPr>
          <w:b/>
          <w:lang w:val="en-GB"/>
        </w:rPr>
        <w:t>)</w:t>
      </w:r>
    </w:p>
    <w:p w14:paraId="277837AC" w14:textId="77777777" w:rsidR="006A4D7C" w:rsidRDefault="00681237" w:rsidP="00E333D2">
      <w:pPr>
        <w:pStyle w:val="3GPPText"/>
        <w:numPr>
          <w:ilvl w:val="2"/>
          <w:numId w:val="10"/>
        </w:numPr>
        <w:rPr>
          <w:b/>
          <w:lang w:val="en-GB"/>
        </w:rPr>
      </w:pPr>
      <w:r>
        <w:rPr>
          <w:b/>
          <w:lang w:val="en-GB"/>
        </w:rPr>
        <w:t>T</w:t>
      </w:r>
      <w:r w:rsidR="006A4D7C" w:rsidRPr="008E558D">
        <w:rPr>
          <w:b/>
          <w:lang w:val="en-GB"/>
        </w:rPr>
        <w:t xml:space="preserve">ime multiplexing of SLSS/PSBCH transmissions from </w:t>
      </w:r>
      <w:r w:rsidR="001D1D0E" w:rsidRPr="008E558D">
        <w:rPr>
          <w:b/>
          <w:lang w:val="en-GB"/>
        </w:rPr>
        <w:t xml:space="preserve">different sync source types is determined by pre-defined rules for </w:t>
      </w:r>
      <w:r>
        <w:rPr>
          <w:b/>
          <w:lang w:val="en-GB"/>
        </w:rPr>
        <w:t xml:space="preserve">transmission within </w:t>
      </w:r>
      <w:proofErr w:type="spellStart"/>
      <w:r>
        <w:rPr>
          <w:b/>
          <w:lang w:val="en-GB"/>
        </w:rPr>
        <w:t>sidelink</w:t>
      </w:r>
      <w:proofErr w:type="spellEnd"/>
      <w:r>
        <w:rPr>
          <w:b/>
          <w:lang w:val="en-GB"/>
        </w:rPr>
        <w:t xml:space="preserve"> </w:t>
      </w:r>
      <w:r w:rsidR="001D1D0E" w:rsidRPr="008E558D">
        <w:rPr>
          <w:b/>
          <w:lang w:val="en-GB"/>
        </w:rPr>
        <w:t>synchronization resource</w:t>
      </w:r>
    </w:p>
    <w:p w14:paraId="49FC93AE" w14:textId="77777777" w:rsidR="004E3D3F" w:rsidRPr="004E3D3F" w:rsidRDefault="004E3D3F" w:rsidP="004E3D3F">
      <w:pPr>
        <w:pStyle w:val="3GPPText"/>
      </w:pPr>
    </w:p>
    <w:p w14:paraId="79BA5E03" w14:textId="77777777" w:rsidR="00D6072A" w:rsidRDefault="00F61506" w:rsidP="00D6072A">
      <w:pPr>
        <w:pStyle w:val="3GPPText"/>
        <w:rPr>
          <w:b/>
          <w:bCs/>
        </w:rPr>
      </w:pPr>
      <w:r>
        <w:rPr>
          <w:b/>
          <w:bCs/>
        </w:rPr>
        <w:t>Position in Frequency</w:t>
      </w:r>
    </w:p>
    <w:p w14:paraId="7DB59731" w14:textId="77777777" w:rsidR="00F61506" w:rsidRDefault="00F61506" w:rsidP="00F61506">
      <w:pPr>
        <w:pStyle w:val="3GPPText"/>
      </w:pPr>
      <w:r>
        <w:t xml:space="preserve">Considering </w:t>
      </w:r>
      <w:r w:rsidRPr="00F61506">
        <w:t xml:space="preserve">that there are many types of </w:t>
      </w:r>
      <w:r>
        <w:t>different SLSS sync</w:t>
      </w:r>
      <w:r w:rsidRPr="00F61506">
        <w:t xml:space="preserve"> sources</w:t>
      </w:r>
      <w:r w:rsidR="00E43C42">
        <w:t>, allocation of dedicated</w:t>
      </w:r>
      <w:r w:rsidR="008A37B9">
        <w:t xml:space="preserve"> </w:t>
      </w:r>
      <w:r>
        <w:t>time resource</w:t>
      </w:r>
      <w:r w:rsidR="008A37B9">
        <w:t>s for each type of synchronization</w:t>
      </w:r>
      <w:r w:rsidR="00FE48A4">
        <w:t xml:space="preserve"> source</w:t>
      </w:r>
      <w:r w:rsidR="008A37B9">
        <w:t xml:space="preserve"> is expensive</w:t>
      </w:r>
      <w:r w:rsidR="00AA204E">
        <w:t xml:space="preserve">, therefore </w:t>
      </w:r>
      <w:r>
        <w:t xml:space="preserve">it should be </w:t>
      </w:r>
      <w:r w:rsidR="008A37B9">
        <w:t xml:space="preserve">considered </w:t>
      </w:r>
      <w:r>
        <w:t xml:space="preserve">to enable FDM of SLSS/PSBCH </w:t>
      </w:r>
      <w:r w:rsidR="008A37B9">
        <w:t xml:space="preserve">transmission from </w:t>
      </w:r>
      <w:r>
        <w:t>different sync sources.</w:t>
      </w:r>
      <w:r w:rsidR="008A37B9">
        <w:t xml:space="preserve"> If BW of NR </w:t>
      </w:r>
      <w:proofErr w:type="spellStart"/>
      <w:r w:rsidR="008A37B9">
        <w:t>sidelink</w:t>
      </w:r>
      <w:proofErr w:type="spellEnd"/>
      <w:r w:rsidR="008A37B9">
        <w:t xml:space="preserve"> carrier can accommodate several resources in frequency</w:t>
      </w:r>
      <w:r w:rsidR="00FE48A4">
        <w:t xml:space="preserve"> and</w:t>
      </w:r>
      <w:r w:rsidR="007E0B9A">
        <w:t xml:space="preserve"> satisfying</w:t>
      </w:r>
      <w:r w:rsidR="008A37B9">
        <w:t xml:space="preserve"> </w:t>
      </w:r>
      <w:proofErr w:type="spellStart"/>
      <w:r w:rsidR="00FD6BB2">
        <w:t>sidelink</w:t>
      </w:r>
      <w:proofErr w:type="spellEnd"/>
      <w:r w:rsidR="00FD6BB2">
        <w:t xml:space="preserve"> </w:t>
      </w:r>
      <w:r w:rsidR="008A37B9">
        <w:t xml:space="preserve">sync raster </w:t>
      </w:r>
      <w:r w:rsidR="007E0B9A">
        <w:t xml:space="preserve">constraints </w:t>
      </w:r>
      <w:r w:rsidR="008A37B9">
        <w:t xml:space="preserve">then </w:t>
      </w:r>
      <w:r w:rsidR="007E0B9A">
        <w:t>possibility to</w:t>
      </w:r>
      <w:r w:rsidR="008A37B9">
        <w:t xml:space="preserve"> enable FDM of </w:t>
      </w:r>
      <w:r w:rsidR="001F090B">
        <w:t>different sync source types</w:t>
      </w:r>
      <w:r w:rsidR="007E0B9A">
        <w:t xml:space="preserve"> should be considered</w:t>
      </w:r>
      <w:r w:rsidR="001F090B">
        <w:t>.</w:t>
      </w:r>
      <w:r w:rsidR="003F0F34">
        <w:t xml:space="preserve"> Regarding sync raster for eV2X use cases, the position of SLSS/PSBCH transmissions may be pre-configured to UEs.</w:t>
      </w:r>
    </w:p>
    <w:p w14:paraId="3A76279D" w14:textId="77777777" w:rsidR="004E3D3F" w:rsidRDefault="004E3D3F" w:rsidP="00F61506">
      <w:pPr>
        <w:pStyle w:val="3GPPText"/>
      </w:pPr>
    </w:p>
    <w:p w14:paraId="61DA92C4" w14:textId="77777777" w:rsidR="00F61506" w:rsidRPr="00F61506" w:rsidRDefault="00F61506" w:rsidP="00E333D2">
      <w:pPr>
        <w:pStyle w:val="3GPPText"/>
        <w:numPr>
          <w:ilvl w:val="0"/>
          <w:numId w:val="10"/>
        </w:numPr>
        <w:rPr>
          <w:lang w:val="en-GB"/>
        </w:rPr>
      </w:pPr>
    </w:p>
    <w:p w14:paraId="193D5627" w14:textId="77777777" w:rsidR="006A4D7C" w:rsidRPr="008E558D" w:rsidRDefault="006A4D7C" w:rsidP="00E333D2">
      <w:pPr>
        <w:pStyle w:val="3GPPText"/>
        <w:numPr>
          <w:ilvl w:val="1"/>
          <w:numId w:val="10"/>
        </w:numPr>
        <w:rPr>
          <w:b/>
          <w:lang w:val="en-GB"/>
        </w:rPr>
      </w:pPr>
      <w:r w:rsidRPr="008E558D">
        <w:rPr>
          <w:b/>
          <w:lang w:val="en-GB"/>
        </w:rPr>
        <w:t>SLSS/PSBCH transmissions from different source types can be multiplexed in frequency on the same synchronization resource in time</w:t>
      </w:r>
    </w:p>
    <w:p w14:paraId="611ECDB0" w14:textId="77777777" w:rsidR="00F61506" w:rsidRDefault="00F61506" w:rsidP="00E333D2">
      <w:pPr>
        <w:pStyle w:val="3GPPText"/>
        <w:numPr>
          <w:ilvl w:val="1"/>
          <w:numId w:val="10"/>
        </w:numPr>
        <w:rPr>
          <w:b/>
          <w:lang w:val="en-GB"/>
        </w:rPr>
      </w:pPr>
      <w:r w:rsidRPr="008E558D">
        <w:rPr>
          <w:b/>
          <w:lang w:val="en-GB"/>
        </w:rPr>
        <w:t xml:space="preserve">SLSS/PSBCH transmission on </w:t>
      </w:r>
      <w:r w:rsidR="006A4D7C" w:rsidRPr="008E558D">
        <w:rPr>
          <w:b/>
          <w:lang w:val="en-GB"/>
        </w:rPr>
        <w:t xml:space="preserve">a </w:t>
      </w:r>
      <w:r w:rsidRPr="008E558D">
        <w:rPr>
          <w:b/>
          <w:lang w:val="en-GB"/>
        </w:rPr>
        <w:t xml:space="preserve">given </w:t>
      </w:r>
      <w:r w:rsidR="006A4D7C" w:rsidRPr="008E558D">
        <w:rPr>
          <w:b/>
          <w:lang w:val="en-GB"/>
        </w:rPr>
        <w:t>time-</w:t>
      </w:r>
      <w:r w:rsidRPr="008E558D">
        <w:rPr>
          <w:b/>
          <w:lang w:val="en-GB"/>
        </w:rPr>
        <w:t xml:space="preserve">frequency </w:t>
      </w:r>
      <w:proofErr w:type="spellStart"/>
      <w:r w:rsidR="001629C8" w:rsidRPr="008E558D">
        <w:rPr>
          <w:b/>
          <w:lang w:val="en-GB"/>
        </w:rPr>
        <w:t>sidelink</w:t>
      </w:r>
      <w:proofErr w:type="spellEnd"/>
      <w:r w:rsidR="001629C8" w:rsidRPr="008E558D">
        <w:rPr>
          <w:b/>
          <w:lang w:val="en-GB"/>
        </w:rPr>
        <w:t xml:space="preserve"> synchronization</w:t>
      </w:r>
      <w:r w:rsidR="006A4D7C" w:rsidRPr="008E558D">
        <w:rPr>
          <w:b/>
          <w:lang w:val="en-GB"/>
        </w:rPr>
        <w:t xml:space="preserve"> </w:t>
      </w:r>
      <w:r w:rsidRPr="008E558D">
        <w:rPr>
          <w:b/>
          <w:lang w:val="en-GB"/>
        </w:rPr>
        <w:t xml:space="preserve">resource </w:t>
      </w:r>
      <w:r w:rsidR="006A4D7C" w:rsidRPr="008E558D">
        <w:rPr>
          <w:b/>
          <w:lang w:val="en-GB"/>
        </w:rPr>
        <w:t>is determined by type of UE synchronization reference</w:t>
      </w:r>
    </w:p>
    <w:p w14:paraId="75C5C9A0" w14:textId="77777777" w:rsidR="001629C8" w:rsidRDefault="008A37B9" w:rsidP="00FD6BB2">
      <w:pPr>
        <w:pStyle w:val="3GPPText"/>
        <w:jc w:val="center"/>
      </w:pPr>
      <w:r w:rsidRPr="00FD6BB2">
        <w:object w:dxaOrig="10549" w:dyaOrig="3589" w14:anchorId="46D8875B">
          <v:shape id="_x0000_i1028" type="#_x0000_t75" style="width:367.5pt;height:125.25pt" o:ole="">
            <v:imagedata r:id="rId21" o:title=""/>
          </v:shape>
          <o:OLEObject Type="Embed" ProgID="Visio.Drawing.15" ShapeID="_x0000_i1028" DrawAspect="Content" ObjectID="_1627505371" r:id="rId22"/>
        </w:object>
      </w:r>
    </w:p>
    <w:p w14:paraId="3FD50685" w14:textId="77777777" w:rsidR="001629C8" w:rsidRDefault="001629C8" w:rsidP="001629C8">
      <w:pPr>
        <w:pStyle w:val="Caption"/>
        <w:jc w:val="center"/>
      </w:pPr>
      <w:r>
        <w:t xml:space="preserve">Figure </w:t>
      </w:r>
      <w:r>
        <w:fldChar w:fldCharType="begin"/>
      </w:r>
      <w:r>
        <w:instrText xml:space="preserve"> SEQ Figure \* ARABIC </w:instrText>
      </w:r>
      <w:r>
        <w:fldChar w:fldCharType="separate"/>
      </w:r>
      <w:r w:rsidR="007213BA">
        <w:rPr>
          <w:noProof/>
        </w:rPr>
        <w:t>4</w:t>
      </w:r>
      <w:r>
        <w:fldChar w:fldCharType="end"/>
      </w:r>
      <w:r>
        <w:t>: FDM of SLSS/PSBCH transmissions</w:t>
      </w:r>
    </w:p>
    <w:p w14:paraId="6A67FED8" w14:textId="77777777" w:rsidR="007057EF" w:rsidRDefault="007057EF" w:rsidP="00C3791C">
      <w:pPr>
        <w:pStyle w:val="3GPPText"/>
        <w:rPr>
          <w:lang w:val="en-GB"/>
        </w:rPr>
      </w:pPr>
    </w:p>
    <w:p w14:paraId="32A89F34" w14:textId="77777777" w:rsidR="00D448A6" w:rsidRPr="006F0E9B" w:rsidRDefault="006F0E9B" w:rsidP="006F0E9B">
      <w:pPr>
        <w:pStyle w:val="Heading3"/>
        <w:tabs>
          <w:tab w:val="clear" w:pos="284"/>
          <w:tab w:val="num" w:pos="0"/>
        </w:tabs>
        <w:ind w:left="0"/>
      </w:pPr>
      <w:r w:rsidRPr="006F0E9B">
        <w:t>A</w:t>
      </w:r>
      <w:r>
        <w:t xml:space="preserve">GC/Sync </w:t>
      </w:r>
      <w:r w:rsidRPr="006F0E9B">
        <w:t>Training Symbol</w:t>
      </w:r>
    </w:p>
    <w:p w14:paraId="09F0559A" w14:textId="009ABE15" w:rsidR="00146FFC" w:rsidRPr="00D7698F" w:rsidRDefault="009B3C62" w:rsidP="005434E6">
      <w:pPr>
        <w:pStyle w:val="3GPPText"/>
        <w:rPr>
          <w:lang w:val="en-GB"/>
        </w:rPr>
      </w:pPr>
      <w:r w:rsidRPr="00D7698F">
        <w:rPr>
          <w:lang w:val="en-GB"/>
        </w:rPr>
        <w:t xml:space="preserve">In </w:t>
      </w:r>
      <w:proofErr w:type="spellStart"/>
      <w:r w:rsidRPr="00D7698F">
        <w:rPr>
          <w:lang w:val="en-GB"/>
        </w:rPr>
        <w:t>sidelink</w:t>
      </w:r>
      <w:proofErr w:type="spellEnd"/>
      <w:r w:rsidRPr="00D7698F">
        <w:rPr>
          <w:lang w:val="en-GB"/>
        </w:rPr>
        <w:t xml:space="preserve"> communication, the AGC needs to be executed </w:t>
      </w:r>
      <w:r w:rsidR="000C319F" w:rsidRPr="00D7698F">
        <w:rPr>
          <w:lang w:val="en-GB"/>
        </w:rPr>
        <w:t>according to</w:t>
      </w:r>
      <w:r w:rsidR="00FD6BB2" w:rsidRPr="00D7698F">
        <w:rPr>
          <w:lang w:val="en-GB"/>
        </w:rPr>
        <w:t xml:space="preserve"> </w:t>
      </w:r>
      <w:proofErr w:type="spellStart"/>
      <w:r w:rsidR="00146FFC" w:rsidRPr="00D7698F">
        <w:rPr>
          <w:lang w:val="en-GB"/>
        </w:rPr>
        <w:t>sidelink</w:t>
      </w:r>
      <w:proofErr w:type="spellEnd"/>
      <w:r w:rsidR="00146FFC" w:rsidRPr="00D7698F">
        <w:rPr>
          <w:lang w:val="en-GB"/>
        </w:rPr>
        <w:t xml:space="preserve"> </w:t>
      </w:r>
      <w:r w:rsidR="000C319F" w:rsidRPr="00D7698F">
        <w:rPr>
          <w:lang w:val="en-GB"/>
        </w:rPr>
        <w:t xml:space="preserve">channel access </w:t>
      </w:r>
      <w:r w:rsidR="00146FFC" w:rsidRPr="00D7698F">
        <w:rPr>
          <w:lang w:val="en-GB"/>
        </w:rPr>
        <w:t xml:space="preserve">instances </w:t>
      </w:r>
      <w:r w:rsidR="000C319F" w:rsidRPr="00D7698F">
        <w:rPr>
          <w:lang w:val="en-GB"/>
        </w:rPr>
        <w:t xml:space="preserve">(i.e. </w:t>
      </w:r>
      <w:r w:rsidRPr="00D7698F">
        <w:rPr>
          <w:lang w:val="en-GB"/>
        </w:rPr>
        <w:t>at slot level</w:t>
      </w:r>
      <w:r w:rsidR="000C319F" w:rsidRPr="00D7698F">
        <w:rPr>
          <w:lang w:val="en-GB"/>
        </w:rPr>
        <w:t xml:space="preserve">). The first symbol of each channel access occasion </w:t>
      </w:r>
      <w:r w:rsidR="00D26252" w:rsidRPr="00D7698F">
        <w:rPr>
          <w:lang w:val="en-GB"/>
        </w:rPr>
        <w:t>is likely to</w:t>
      </w:r>
      <w:r w:rsidR="000C319F" w:rsidRPr="00D7698F">
        <w:rPr>
          <w:lang w:val="en-GB"/>
        </w:rPr>
        <w:t xml:space="preserve"> be corrupted </w:t>
      </w:r>
      <w:r w:rsidR="004A6CE5" w:rsidRPr="00D7698F">
        <w:rPr>
          <w:lang w:val="en-GB"/>
        </w:rPr>
        <w:t>by</w:t>
      </w:r>
      <w:r w:rsidR="000C319F" w:rsidRPr="00D7698F">
        <w:rPr>
          <w:lang w:val="en-GB"/>
        </w:rPr>
        <w:t xml:space="preserve"> AGC. In LTE-V2X, the AGC settling time up to one OFDM symbol w/</w:t>
      </w:r>
      <w:r w:rsidR="00146FFC" w:rsidRPr="00D7698F">
        <w:rPr>
          <w:lang w:val="en-GB"/>
        </w:rPr>
        <w:t xml:space="preserve"> </w:t>
      </w:r>
      <w:r w:rsidR="000C319F" w:rsidRPr="00D7698F">
        <w:rPr>
          <w:lang w:val="en-GB"/>
        </w:rPr>
        <w:t>15</w:t>
      </w:r>
      <w:r w:rsidR="00146FFC" w:rsidRPr="00D7698F">
        <w:rPr>
          <w:lang w:val="en-GB"/>
        </w:rPr>
        <w:t xml:space="preserve"> </w:t>
      </w:r>
      <w:r w:rsidR="000C319F" w:rsidRPr="00D7698F">
        <w:rPr>
          <w:lang w:val="en-GB"/>
        </w:rPr>
        <w:t>kHz SCS was assumed (~70us).</w:t>
      </w:r>
      <w:r w:rsidR="00146FFC" w:rsidRPr="00D7698F">
        <w:rPr>
          <w:lang w:val="en-GB"/>
        </w:rPr>
        <w:t xml:space="preserve"> In order to </w:t>
      </w:r>
      <w:r w:rsidR="004A6CE5" w:rsidRPr="00D7698F">
        <w:rPr>
          <w:lang w:val="en-GB"/>
        </w:rPr>
        <w:t xml:space="preserve">accommodate </w:t>
      </w:r>
      <w:r w:rsidR="00146FFC" w:rsidRPr="00D7698F">
        <w:rPr>
          <w:lang w:val="en-GB"/>
        </w:rPr>
        <w:t xml:space="preserve">AGC settling, each </w:t>
      </w:r>
      <w:proofErr w:type="spellStart"/>
      <w:r w:rsidR="00146FFC" w:rsidRPr="00D7698F">
        <w:rPr>
          <w:lang w:val="en-GB"/>
        </w:rPr>
        <w:t>sidelink</w:t>
      </w:r>
      <w:proofErr w:type="spellEnd"/>
      <w:r w:rsidR="00146FFC" w:rsidRPr="00D7698F">
        <w:rPr>
          <w:lang w:val="en-GB"/>
        </w:rPr>
        <w:t xml:space="preserve"> transmission can start from AGC training symbol. </w:t>
      </w:r>
      <w:r w:rsidR="004A6CE5" w:rsidRPr="00D7698F">
        <w:rPr>
          <w:lang w:val="en-GB"/>
        </w:rPr>
        <w:t xml:space="preserve">Arbitrary </w:t>
      </w:r>
      <w:r w:rsidR="00146FFC" w:rsidRPr="00D7698F">
        <w:rPr>
          <w:lang w:val="en-GB"/>
        </w:rPr>
        <w:t xml:space="preserve">physical signal and structure can be used as </w:t>
      </w:r>
      <w:r w:rsidR="004A6CE5" w:rsidRPr="00D7698F">
        <w:rPr>
          <w:lang w:val="en-GB"/>
        </w:rPr>
        <w:t xml:space="preserve">an </w:t>
      </w:r>
      <w:r w:rsidR="00146FFC" w:rsidRPr="00D7698F">
        <w:rPr>
          <w:lang w:val="en-GB"/>
        </w:rPr>
        <w:t xml:space="preserve">AGC training signal. The PSSS or </w:t>
      </w:r>
      <w:r w:rsidR="00852D63" w:rsidRPr="00D7698F">
        <w:rPr>
          <w:lang w:val="en-GB"/>
        </w:rPr>
        <w:t xml:space="preserve">any other known </w:t>
      </w:r>
      <w:r w:rsidR="00146FFC" w:rsidRPr="00D7698F">
        <w:rPr>
          <w:lang w:val="en-GB"/>
        </w:rPr>
        <w:t>signal can be a good candidate to serve AGC purpose and additionally improve synchronization performance.</w:t>
      </w:r>
      <w:r w:rsidR="00852D63" w:rsidRPr="00D7698F">
        <w:rPr>
          <w:lang w:val="en-GB"/>
        </w:rPr>
        <w:t xml:space="preserve"> It should be noted, that at the moment RAN</w:t>
      </w:r>
      <w:r w:rsidR="001832FD">
        <w:rPr>
          <w:lang w:val="en-GB"/>
        </w:rPr>
        <w:t>4</w:t>
      </w:r>
      <w:r w:rsidR="00852D63" w:rsidRPr="00D7698F">
        <w:rPr>
          <w:lang w:val="en-GB"/>
        </w:rPr>
        <w:t xml:space="preserve"> </w:t>
      </w:r>
      <w:r w:rsidR="001832FD">
        <w:rPr>
          <w:lang w:val="en-GB"/>
        </w:rPr>
        <w:t xml:space="preserve">has not converged on </w:t>
      </w:r>
      <w:r w:rsidR="00852D63" w:rsidRPr="00D7698F">
        <w:rPr>
          <w:lang w:val="en-GB"/>
        </w:rPr>
        <w:t xml:space="preserve">AGC </w:t>
      </w:r>
      <w:r w:rsidR="001832FD">
        <w:rPr>
          <w:lang w:val="en-GB"/>
        </w:rPr>
        <w:t xml:space="preserve">settling </w:t>
      </w:r>
      <w:r w:rsidR="00852D63" w:rsidRPr="00D7698F">
        <w:rPr>
          <w:lang w:val="en-GB"/>
        </w:rPr>
        <w:t>time</w:t>
      </w:r>
      <w:r w:rsidR="001832FD">
        <w:rPr>
          <w:lang w:val="en-GB"/>
        </w:rPr>
        <w:t xml:space="preserve"> </w:t>
      </w:r>
      <w:r w:rsidR="00977BC2">
        <w:rPr>
          <w:highlight w:val="yellow"/>
          <w:lang w:val="en-GB"/>
        </w:rPr>
        <w:fldChar w:fldCharType="begin"/>
      </w:r>
      <w:r w:rsidR="00977BC2">
        <w:rPr>
          <w:lang w:val="en-GB"/>
        </w:rPr>
        <w:instrText xml:space="preserve"> REF _Ref7715528 \n \h </w:instrText>
      </w:r>
      <w:r w:rsidR="00977BC2">
        <w:rPr>
          <w:highlight w:val="yellow"/>
          <w:lang w:val="en-GB"/>
        </w:rPr>
      </w:r>
      <w:r w:rsidR="00977BC2">
        <w:rPr>
          <w:highlight w:val="yellow"/>
          <w:lang w:val="en-GB"/>
        </w:rPr>
        <w:fldChar w:fldCharType="separate"/>
      </w:r>
      <w:r w:rsidR="007213BA">
        <w:rPr>
          <w:lang w:val="en-GB"/>
        </w:rPr>
        <w:t>[2]</w:t>
      </w:r>
      <w:r w:rsidR="00977BC2">
        <w:rPr>
          <w:highlight w:val="yellow"/>
          <w:lang w:val="en-GB"/>
        </w:rPr>
        <w:fldChar w:fldCharType="end"/>
      </w:r>
      <w:r w:rsidR="00852D63" w:rsidRPr="00D7698F">
        <w:rPr>
          <w:lang w:val="en-GB"/>
        </w:rPr>
        <w:t xml:space="preserve">. </w:t>
      </w:r>
      <w:r w:rsidR="001832FD">
        <w:rPr>
          <w:lang w:val="en-GB"/>
        </w:rPr>
        <w:t>According to one of the options</w:t>
      </w:r>
      <w:r w:rsidR="00A553B3">
        <w:rPr>
          <w:lang w:val="en-GB"/>
        </w:rPr>
        <w:t xml:space="preserve"> </w:t>
      </w:r>
      <w:r w:rsidR="00977BC2">
        <w:rPr>
          <w:lang w:val="en-GB"/>
        </w:rPr>
        <w:fldChar w:fldCharType="begin"/>
      </w:r>
      <w:r w:rsidR="00977BC2">
        <w:rPr>
          <w:lang w:val="en-GB"/>
        </w:rPr>
        <w:instrText xml:space="preserve"> REF _Ref7715528 \n \h </w:instrText>
      </w:r>
      <w:r w:rsidR="00977BC2">
        <w:rPr>
          <w:lang w:val="en-GB"/>
        </w:rPr>
      </w:r>
      <w:r w:rsidR="00977BC2">
        <w:rPr>
          <w:lang w:val="en-GB"/>
        </w:rPr>
        <w:fldChar w:fldCharType="separate"/>
      </w:r>
      <w:r w:rsidR="007213BA">
        <w:rPr>
          <w:lang w:val="en-GB"/>
        </w:rPr>
        <w:t>[2]</w:t>
      </w:r>
      <w:r w:rsidR="00977BC2">
        <w:rPr>
          <w:lang w:val="en-GB"/>
        </w:rPr>
        <w:fldChar w:fldCharType="end"/>
      </w:r>
      <w:r w:rsidR="00977BC2">
        <w:rPr>
          <w:lang w:val="en-GB"/>
        </w:rPr>
        <w:t>,</w:t>
      </w:r>
      <w:r w:rsidR="001832FD">
        <w:rPr>
          <w:lang w:val="en-GB"/>
        </w:rPr>
        <w:t xml:space="preserve"> </w:t>
      </w:r>
      <w:r w:rsidR="00852D63" w:rsidRPr="00D7698F">
        <w:rPr>
          <w:lang w:val="en-GB"/>
        </w:rPr>
        <w:t xml:space="preserve">AGC convergence time is comparable with </w:t>
      </w:r>
      <w:proofErr w:type="gramStart"/>
      <w:r w:rsidR="001832FD">
        <w:rPr>
          <w:lang w:val="en-GB"/>
        </w:rPr>
        <w:t>30kHz</w:t>
      </w:r>
      <w:proofErr w:type="gramEnd"/>
      <w:r w:rsidR="001832FD">
        <w:rPr>
          <w:lang w:val="en-GB"/>
        </w:rPr>
        <w:t xml:space="preserve"> SCS </w:t>
      </w:r>
      <w:r w:rsidR="00852D63" w:rsidRPr="00D7698F">
        <w:rPr>
          <w:lang w:val="en-GB"/>
        </w:rPr>
        <w:t>symbol duration</w:t>
      </w:r>
      <w:r w:rsidR="001832FD">
        <w:rPr>
          <w:lang w:val="en-GB"/>
        </w:rPr>
        <w:t xml:space="preserve">. </w:t>
      </w:r>
      <w:r w:rsidR="001832FD" w:rsidRPr="00A553B3">
        <w:rPr>
          <w:lang w:val="en-GB"/>
        </w:rPr>
        <w:t>I</w:t>
      </w:r>
      <w:r w:rsidR="00A553B3">
        <w:rPr>
          <w:lang w:val="en-GB"/>
        </w:rPr>
        <w:t xml:space="preserve">n </w:t>
      </w:r>
      <w:r w:rsidR="001832FD">
        <w:rPr>
          <w:lang w:val="en-GB"/>
        </w:rPr>
        <w:t>t</w:t>
      </w:r>
      <w:r w:rsidR="00A553B3">
        <w:rPr>
          <w:lang w:val="en-GB"/>
        </w:rPr>
        <w:t xml:space="preserve">his case, in order to benefit synchronization performance </w:t>
      </w:r>
      <w:r w:rsidR="00852D63" w:rsidRPr="00D7698F">
        <w:rPr>
          <w:lang w:val="en-GB"/>
        </w:rPr>
        <w:t>it may be better to allocate some reference symbol in front of the slot.</w:t>
      </w:r>
    </w:p>
    <w:p w14:paraId="6410A1E7" w14:textId="77777777" w:rsidR="004F2331" w:rsidRPr="00D7698F" w:rsidRDefault="004F2331" w:rsidP="00BE0973">
      <w:pPr>
        <w:pStyle w:val="3GPPText"/>
        <w:jc w:val="center"/>
      </w:pPr>
      <w:r w:rsidRPr="002921CE">
        <w:object w:dxaOrig="9744" w:dyaOrig="2700" w14:anchorId="7BCD7DEE">
          <v:shape id="_x0000_i1029" type="#_x0000_t75" style="width:352.5pt;height:97.5pt" o:ole="">
            <v:imagedata r:id="rId23" o:title=""/>
          </v:shape>
          <o:OLEObject Type="Embed" ProgID="Visio.Drawing.15" ShapeID="_x0000_i1029" DrawAspect="Content" ObjectID="_1627505372" r:id="rId24"/>
        </w:object>
      </w:r>
    </w:p>
    <w:p w14:paraId="6D1FF428" w14:textId="718B3339" w:rsidR="004F2331" w:rsidRPr="00D7698F" w:rsidRDefault="004F2331" w:rsidP="00DD3AEB">
      <w:pPr>
        <w:pStyle w:val="Caption"/>
        <w:jc w:val="center"/>
      </w:pPr>
      <w:r w:rsidRPr="00D7698F">
        <w:t xml:space="preserve">Figure </w:t>
      </w:r>
      <w:r w:rsidRPr="00D7698F">
        <w:fldChar w:fldCharType="begin"/>
      </w:r>
      <w:r w:rsidRPr="00D7698F">
        <w:instrText xml:space="preserve"> SEQ Figure \* ARABIC </w:instrText>
      </w:r>
      <w:r w:rsidRPr="00D7698F">
        <w:fldChar w:fldCharType="separate"/>
      </w:r>
      <w:r w:rsidR="007213BA">
        <w:rPr>
          <w:noProof/>
        </w:rPr>
        <w:t>5</w:t>
      </w:r>
      <w:r w:rsidRPr="00D7698F">
        <w:fldChar w:fldCharType="end"/>
      </w:r>
      <w:r w:rsidRPr="00D7698F">
        <w:t>: SLSS Transmission at the first symbol of slot</w:t>
      </w:r>
    </w:p>
    <w:p w14:paraId="7DE6892E" w14:textId="77777777" w:rsidR="004E3D3F" w:rsidRPr="00D7698F" w:rsidRDefault="004E3D3F" w:rsidP="004E3D3F">
      <w:pPr>
        <w:pStyle w:val="3GPPText"/>
      </w:pPr>
    </w:p>
    <w:p w14:paraId="1029A439" w14:textId="77777777" w:rsidR="004A6CE5" w:rsidRPr="00D7698F" w:rsidRDefault="004A6CE5" w:rsidP="00E333D2">
      <w:pPr>
        <w:pStyle w:val="3GPPText"/>
        <w:numPr>
          <w:ilvl w:val="0"/>
          <w:numId w:val="10"/>
        </w:numPr>
        <w:rPr>
          <w:lang w:val="en-GB"/>
        </w:rPr>
      </w:pPr>
    </w:p>
    <w:p w14:paraId="288DD196" w14:textId="591228DF" w:rsidR="004F2331" w:rsidRPr="00D7698F" w:rsidRDefault="00D26252" w:rsidP="00E333D2">
      <w:pPr>
        <w:pStyle w:val="3GPPText"/>
        <w:numPr>
          <w:ilvl w:val="1"/>
          <w:numId w:val="10"/>
        </w:numPr>
        <w:rPr>
          <w:b/>
          <w:lang w:val="en-GB"/>
        </w:rPr>
      </w:pPr>
      <w:r w:rsidRPr="00D7698F">
        <w:rPr>
          <w:b/>
          <w:bCs/>
        </w:rPr>
        <w:t xml:space="preserve">Use the first symbol of </w:t>
      </w:r>
      <w:r w:rsidR="004F2331" w:rsidRPr="00D7698F">
        <w:rPr>
          <w:b/>
          <w:bCs/>
        </w:rPr>
        <w:t>slot</w:t>
      </w:r>
      <w:r w:rsidR="00DD3AEB" w:rsidRPr="00D7698F">
        <w:rPr>
          <w:b/>
          <w:bCs/>
        </w:rPr>
        <w:t xml:space="preserve"> as an AGC training symbol</w:t>
      </w:r>
    </w:p>
    <w:p w14:paraId="63AE27C7" w14:textId="77777777" w:rsidR="00D26252" w:rsidRPr="00D7698F" w:rsidRDefault="00D26252" w:rsidP="00D26252">
      <w:pPr>
        <w:pStyle w:val="3GPPText"/>
        <w:numPr>
          <w:ilvl w:val="2"/>
          <w:numId w:val="10"/>
        </w:numPr>
        <w:rPr>
          <w:b/>
          <w:lang w:val="en-GB"/>
        </w:rPr>
      </w:pPr>
      <w:r w:rsidRPr="00D7698F">
        <w:rPr>
          <w:b/>
          <w:bCs/>
        </w:rPr>
        <w:t xml:space="preserve">AGC training symbol is a replica of any predefined symbol in a slot (e.g. #1, 2, etc.) according to instantaneous </w:t>
      </w:r>
      <w:proofErr w:type="spellStart"/>
      <w:r w:rsidRPr="00D7698F">
        <w:rPr>
          <w:b/>
          <w:bCs/>
        </w:rPr>
        <w:t>sidelink</w:t>
      </w:r>
      <w:proofErr w:type="spellEnd"/>
      <w:r w:rsidRPr="00D7698F">
        <w:rPr>
          <w:b/>
          <w:bCs/>
        </w:rPr>
        <w:t xml:space="preserve"> resource allocation</w:t>
      </w:r>
      <w:r w:rsidR="00B62CF9" w:rsidRPr="00D7698F">
        <w:rPr>
          <w:b/>
          <w:bCs/>
        </w:rPr>
        <w:t xml:space="preserve"> or signal generated from Gold sequence generator with the same bandwidth and transmit power as remaining symbols in the slot.</w:t>
      </w:r>
    </w:p>
    <w:p w14:paraId="2B38F7A7" w14:textId="77777777" w:rsidR="00520F7F" w:rsidRDefault="00520F7F" w:rsidP="004E3D3F">
      <w:pPr>
        <w:pStyle w:val="3GPPText"/>
      </w:pPr>
    </w:p>
    <w:p w14:paraId="43818CE5" w14:textId="77777777" w:rsidR="00A60CD6" w:rsidRPr="00D66C50" w:rsidRDefault="003F0F34" w:rsidP="00D66C50">
      <w:pPr>
        <w:pStyle w:val="3GPPH3"/>
        <w:tabs>
          <w:tab w:val="clear" w:pos="284"/>
          <w:tab w:val="num" w:pos="0"/>
        </w:tabs>
        <w:ind w:left="0"/>
      </w:pPr>
      <w:r w:rsidRPr="00D66C50">
        <w:t xml:space="preserve">On </w:t>
      </w:r>
      <w:r w:rsidR="00D538E1" w:rsidRPr="00D66C50">
        <w:t xml:space="preserve">DMRS </w:t>
      </w:r>
      <w:r w:rsidR="00576833" w:rsidRPr="00D66C50">
        <w:t xml:space="preserve">/ </w:t>
      </w:r>
      <w:r w:rsidRPr="00D66C50">
        <w:t>Data-</w:t>
      </w:r>
      <w:r w:rsidR="00D538E1" w:rsidRPr="00D66C50">
        <w:t>A</w:t>
      </w:r>
      <w:r w:rsidRPr="00D66C50">
        <w:t>ided Synchronization</w:t>
      </w:r>
    </w:p>
    <w:p w14:paraId="5C07151E" w14:textId="77777777" w:rsidR="00D26252" w:rsidRPr="00D7698F" w:rsidRDefault="00D26252" w:rsidP="004E3D3F">
      <w:pPr>
        <w:pStyle w:val="3GPPText"/>
      </w:pPr>
      <w:r w:rsidRPr="00D7698F">
        <w:t>At the RAN1#96 meeting the following agreement was made</w:t>
      </w:r>
    </w:p>
    <w:tbl>
      <w:tblPr>
        <w:tblStyle w:val="TableGrid"/>
        <w:tblW w:w="0" w:type="auto"/>
        <w:tblLook w:val="04A0" w:firstRow="1" w:lastRow="0" w:firstColumn="1" w:lastColumn="0" w:noHBand="0" w:noVBand="1"/>
      </w:tblPr>
      <w:tblGrid>
        <w:gridCol w:w="9962"/>
      </w:tblGrid>
      <w:tr w:rsidR="00D26252" w:rsidRPr="00B02D90" w14:paraId="7A7BAD08" w14:textId="77777777" w:rsidTr="00D26252">
        <w:tc>
          <w:tcPr>
            <w:tcW w:w="9962" w:type="dxa"/>
          </w:tcPr>
          <w:p w14:paraId="16C1F745" w14:textId="77777777" w:rsidR="00D26252" w:rsidRPr="00D7698F" w:rsidRDefault="00D26252" w:rsidP="00E778A4">
            <w:pPr>
              <w:pStyle w:val="3GPPAgreements"/>
              <w:numPr>
                <w:ilvl w:val="0"/>
                <w:numId w:val="16"/>
              </w:numPr>
            </w:pPr>
            <w:r w:rsidRPr="00D7698F">
              <w:t xml:space="preserve">NR V2X supports using a </w:t>
            </w:r>
            <w:proofErr w:type="spellStart"/>
            <w:r w:rsidRPr="00D7698F">
              <w:t>sidelink</w:t>
            </w:r>
            <w:proofErr w:type="spellEnd"/>
            <w:r w:rsidRPr="00D7698F">
              <w:t xml:space="preserve"> RS for synchronization purpose</w:t>
            </w:r>
          </w:p>
          <w:p w14:paraId="2A37BD9A" w14:textId="77777777" w:rsidR="00D26252" w:rsidRPr="00D7698F" w:rsidRDefault="00D26252" w:rsidP="00E778A4">
            <w:pPr>
              <w:pStyle w:val="3GPPAgreements"/>
              <w:numPr>
                <w:ilvl w:val="1"/>
                <w:numId w:val="16"/>
              </w:numPr>
            </w:pPr>
            <w:r w:rsidRPr="00D7698F">
              <w:t>Applicable only on unlicensed (ITS) carrier with no network deployment on this carrier</w:t>
            </w:r>
          </w:p>
          <w:p w14:paraId="377184E1" w14:textId="77777777" w:rsidR="00D26252" w:rsidRPr="00D7698F" w:rsidRDefault="00D26252" w:rsidP="00E778A4">
            <w:pPr>
              <w:pStyle w:val="3GPPAgreements"/>
              <w:numPr>
                <w:ilvl w:val="1"/>
                <w:numId w:val="16"/>
              </w:numPr>
            </w:pPr>
            <w:r w:rsidRPr="00D7698F">
              <w:t xml:space="preserve">This RS is not a standalone RS and not part of SLSS.  </w:t>
            </w:r>
          </w:p>
          <w:p w14:paraId="19036D9A" w14:textId="77777777" w:rsidR="00D26252" w:rsidRPr="00D7698F" w:rsidRDefault="00D26252" w:rsidP="00E778A4">
            <w:pPr>
              <w:pStyle w:val="3GPPAgreements"/>
              <w:numPr>
                <w:ilvl w:val="1"/>
                <w:numId w:val="16"/>
              </w:numPr>
            </w:pPr>
            <w:r w:rsidRPr="00D7698F">
              <w:t>This RS will not appear in the synchronization procedure for the selection of sync sources.</w:t>
            </w:r>
          </w:p>
          <w:p w14:paraId="339079D3" w14:textId="77777777" w:rsidR="00D26252" w:rsidRPr="00D7698F" w:rsidRDefault="00D26252" w:rsidP="00E778A4">
            <w:pPr>
              <w:pStyle w:val="3GPPAgreements"/>
              <w:numPr>
                <w:ilvl w:val="1"/>
                <w:numId w:val="16"/>
              </w:numPr>
            </w:pPr>
            <w:r w:rsidRPr="00D7698F">
              <w:t xml:space="preserve">RS used for the synchronization purpose would not impact any </w:t>
            </w:r>
            <w:proofErr w:type="spellStart"/>
            <w:r w:rsidRPr="00D7698F">
              <w:t>sidelink</w:t>
            </w:r>
            <w:proofErr w:type="spellEnd"/>
            <w:r w:rsidRPr="00D7698F">
              <w:t xml:space="preserve"> RS design</w:t>
            </w:r>
          </w:p>
          <w:p w14:paraId="489E5511" w14:textId="77777777" w:rsidR="00D26252" w:rsidRPr="00D7698F" w:rsidRDefault="00D26252" w:rsidP="00E778A4">
            <w:pPr>
              <w:pStyle w:val="3GPPAgreements"/>
              <w:numPr>
                <w:ilvl w:val="1"/>
                <w:numId w:val="16"/>
              </w:numPr>
            </w:pPr>
            <w:r w:rsidRPr="00D7698F">
              <w:t>FFS:  Whether this RS is DM RS or other RS</w:t>
            </w:r>
          </w:p>
          <w:p w14:paraId="7D32369A" w14:textId="77777777" w:rsidR="00D26252" w:rsidRPr="00D7698F" w:rsidRDefault="00D26252" w:rsidP="00E778A4">
            <w:pPr>
              <w:pStyle w:val="3GPPAgreements"/>
              <w:numPr>
                <w:ilvl w:val="1"/>
                <w:numId w:val="16"/>
              </w:numPr>
            </w:pPr>
            <w:r w:rsidRPr="00D7698F">
              <w:t xml:space="preserve">FFS: Whether this could be achieved by UE implementation </w:t>
            </w:r>
          </w:p>
          <w:p w14:paraId="0A65B273" w14:textId="77777777" w:rsidR="00D26252" w:rsidRPr="00D7698F" w:rsidRDefault="00D26252" w:rsidP="00E778A4">
            <w:pPr>
              <w:pStyle w:val="3GPPAgreements"/>
              <w:numPr>
                <w:ilvl w:val="1"/>
                <w:numId w:val="16"/>
              </w:numPr>
              <w:rPr>
                <w:b/>
              </w:rPr>
            </w:pPr>
            <w:r w:rsidRPr="00D7698F">
              <w:t xml:space="preserve">FFS: Specification impact </w:t>
            </w:r>
          </w:p>
        </w:tc>
      </w:tr>
    </w:tbl>
    <w:p w14:paraId="75AA0224" w14:textId="77777777" w:rsidR="00D26252" w:rsidRPr="00D7698F" w:rsidRDefault="00D26252" w:rsidP="004E3D3F">
      <w:pPr>
        <w:pStyle w:val="3GPPText"/>
      </w:pPr>
    </w:p>
    <w:p w14:paraId="16211132" w14:textId="77777777" w:rsidR="003515AB" w:rsidRPr="00D7698F" w:rsidRDefault="00D538E1" w:rsidP="004E3D3F">
      <w:pPr>
        <w:pStyle w:val="3GPPText"/>
      </w:pPr>
      <w:r w:rsidRPr="00D7698F">
        <w:t xml:space="preserve">If UE is receiving data from other UEs it </w:t>
      </w:r>
      <w:r w:rsidR="003515AB" w:rsidRPr="00D7698F">
        <w:t>can</w:t>
      </w:r>
      <w:r w:rsidRPr="00D7698F">
        <w:t xml:space="preserve"> </w:t>
      </w:r>
      <w:r w:rsidR="003515AB" w:rsidRPr="00D7698F">
        <w:t>estimate</w:t>
      </w:r>
      <w:r w:rsidRPr="00D7698F">
        <w:t xml:space="preserve"> the timing </w:t>
      </w:r>
      <w:r w:rsidR="003515AB" w:rsidRPr="00D7698F">
        <w:t xml:space="preserve">and frequency synchronization </w:t>
      </w:r>
      <w:r w:rsidRPr="00D7698F">
        <w:t xml:space="preserve">from </w:t>
      </w:r>
      <w:r w:rsidR="003515AB" w:rsidRPr="00D7698F">
        <w:t>transmitting</w:t>
      </w:r>
      <w:r w:rsidRPr="00D7698F">
        <w:t xml:space="preserve"> UEs. In particular, any UE can derive timing from PSCCH/PSSCH transmissions by utilizing the DMRS signals to maintain accurate timing</w:t>
      </w:r>
      <w:r w:rsidR="003515AB" w:rsidRPr="00D7698F">
        <w:t xml:space="preserve"> and frequency synchronization</w:t>
      </w:r>
      <w:r w:rsidRPr="00D7698F">
        <w:t xml:space="preserve">. </w:t>
      </w:r>
      <w:r w:rsidR="003515AB" w:rsidRPr="00D7698F">
        <w:t xml:space="preserve">Over SLSS transmission period, UE can receive transmissions from multiple UEs, where each UE may have different synchronization source. From synchronization perspective, it is desirable to derive sync from UEs </w:t>
      </w:r>
      <w:r w:rsidR="00FC3F95" w:rsidRPr="00D7698F">
        <w:t>having</w:t>
      </w:r>
      <w:r w:rsidR="003515AB" w:rsidRPr="00D7698F">
        <w:t xml:space="preserve"> higher synchronization priorit</w:t>
      </w:r>
      <w:r w:rsidR="00B62CF9" w:rsidRPr="00D7698F">
        <w:t xml:space="preserve">y, </w:t>
      </w:r>
      <w:r w:rsidR="00FC3F95" w:rsidRPr="00D7698F">
        <w:t xml:space="preserve">e.g. UEs directly synchronized to GNSS or </w:t>
      </w:r>
      <w:proofErr w:type="spellStart"/>
      <w:r w:rsidR="00FC3F95" w:rsidRPr="00D7698F">
        <w:t>eNB</w:t>
      </w:r>
      <w:proofErr w:type="spellEnd"/>
      <w:r w:rsidR="00FC3F95" w:rsidRPr="00D7698F">
        <w:t>/</w:t>
      </w:r>
      <w:proofErr w:type="spellStart"/>
      <w:r w:rsidR="00FC3F95" w:rsidRPr="00D7698F">
        <w:t>gNB</w:t>
      </w:r>
      <w:proofErr w:type="spellEnd"/>
      <w:r w:rsidR="00FC3F95" w:rsidRPr="00D7698F">
        <w:t>.</w:t>
      </w:r>
      <w:r w:rsidR="00B62CF9" w:rsidRPr="00D7698F">
        <w:t xml:space="preserve"> In order to filter out transmissions from UEs with lower synchronization source priority, the priority of synchronization source should be indicated.</w:t>
      </w:r>
    </w:p>
    <w:p w14:paraId="0D9D7738" w14:textId="04390999" w:rsidR="00D538E1" w:rsidRPr="00D7698F" w:rsidRDefault="00576833" w:rsidP="004E3D3F">
      <w:pPr>
        <w:pStyle w:val="3GPPText"/>
      </w:pPr>
      <w:r w:rsidRPr="00D7698F">
        <w:t xml:space="preserve">The combination of DMRS / Data aided synchronization with known </w:t>
      </w:r>
      <w:r w:rsidR="00B62CF9" w:rsidRPr="00D7698F">
        <w:t xml:space="preserve">AGC </w:t>
      </w:r>
      <w:r w:rsidRPr="00D7698F">
        <w:t xml:space="preserve">training symbol transmission will significantly decrease the initial acquisition time for NR-V2X </w:t>
      </w:r>
      <w:proofErr w:type="spellStart"/>
      <w:r w:rsidRPr="00D7698F">
        <w:t>sidelink</w:t>
      </w:r>
      <w:proofErr w:type="spellEnd"/>
      <w:r w:rsidRPr="00D7698F">
        <w:t xml:space="preserve"> synchronization. In our view, this is essential and should be considered by RAN1, given that initial synchronization of LTE-V2X is one of the weak design points especially in out of coverage scenarios </w:t>
      </w:r>
      <w:r w:rsidR="00F2159D" w:rsidRPr="00D7698F">
        <w:t>and “cold start” scenarios</w:t>
      </w:r>
      <w:r w:rsidR="00292847" w:rsidRPr="00D7698F">
        <w:t>. T</w:t>
      </w:r>
      <w:r w:rsidR="00F2159D" w:rsidRPr="00D7698F">
        <w:t xml:space="preserve">herefore NR-V2X </w:t>
      </w:r>
      <w:r w:rsidR="00D55D35" w:rsidRPr="00D7698F">
        <w:t>enhancements</w:t>
      </w:r>
      <w:r w:rsidR="00F2159D" w:rsidRPr="00D7698F">
        <w:t xml:space="preserve"> should be considered here.</w:t>
      </w:r>
    </w:p>
    <w:p w14:paraId="6CF360D4" w14:textId="77777777" w:rsidR="00F2159D" w:rsidRPr="00D7698F" w:rsidRDefault="00F2159D" w:rsidP="00174C53">
      <w:pPr>
        <w:pStyle w:val="3GPPText"/>
      </w:pPr>
      <w:r w:rsidRPr="00D7698F">
        <w:t xml:space="preserve">During initial synchronization process (i.e. from power off state), UE should be allowed to use the first synchronization </w:t>
      </w:r>
      <w:r w:rsidR="00292847" w:rsidRPr="00D7698F">
        <w:t xml:space="preserve">that </w:t>
      </w:r>
      <w:r w:rsidRPr="00D7698F">
        <w:t xml:space="preserve">it </w:t>
      </w:r>
      <w:r w:rsidR="00174C53" w:rsidRPr="00D7698F">
        <w:t xml:space="preserve">has </w:t>
      </w:r>
      <w:r w:rsidRPr="00D7698F">
        <w:t xml:space="preserve">detected for </w:t>
      </w:r>
      <w:proofErr w:type="spellStart"/>
      <w:r w:rsidR="00174C53" w:rsidRPr="00D7698F">
        <w:t>sidelink</w:t>
      </w:r>
      <w:proofErr w:type="spellEnd"/>
      <w:r w:rsidR="00174C53" w:rsidRPr="00D7698F">
        <w:t xml:space="preserve"> </w:t>
      </w:r>
      <w:r w:rsidRPr="00D7698F">
        <w:t>communication. For instance</w:t>
      </w:r>
      <w:r w:rsidR="00174C53" w:rsidRPr="00D7698F">
        <w:t xml:space="preserve">, </w:t>
      </w:r>
      <w:r w:rsidRPr="00D7698F">
        <w:t>if during initial synchronization UE is supposed to look for GNSS/</w:t>
      </w:r>
      <w:proofErr w:type="spellStart"/>
      <w:r w:rsidRPr="00D7698F">
        <w:t>eNB</w:t>
      </w:r>
      <w:proofErr w:type="spellEnd"/>
      <w:r w:rsidRPr="00D7698F">
        <w:t>/</w:t>
      </w:r>
      <w:proofErr w:type="spellStart"/>
      <w:r w:rsidRPr="00D7698F">
        <w:t>gNB</w:t>
      </w:r>
      <w:proofErr w:type="spellEnd"/>
      <w:r w:rsidRPr="00D7698F">
        <w:t>/SLSS</w:t>
      </w:r>
      <w:r w:rsidR="00174C53" w:rsidRPr="00D7698F">
        <w:t>, independently which synchronization source is detected first</w:t>
      </w:r>
      <w:r w:rsidR="00F6253C" w:rsidRPr="00D7698F">
        <w:t>,</w:t>
      </w:r>
      <w:r w:rsidR="00174C53" w:rsidRPr="00D7698F">
        <w:t xml:space="preserve"> UE should be allowed for </w:t>
      </w:r>
      <w:proofErr w:type="spellStart"/>
      <w:r w:rsidR="00174C53" w:rsidRPr="00D7698F">
        <w:t>sidelink</w:t>
      </w:r>
      <w:proofErr w:type="spellEnd"/>
      <w:r w:rsidR="00174C53" w:rsidRPr="00D7698F">
        <w:t xml:space="preserve"> transmission. For instance, if UE </w:t>
      </w:r>
      <w:r w:rsidR="003E4832" w:rsidRPr="00D7698F">
        <w:t xml:space="preserve">has </w:t>
      </w:r>
      <w:r w:rsidR="00174C53" w:rsidRPr="00D7698F">
        <w:t xml:space="preserve">acquired sync from SLSS </w:t>
      </w:r>
      <w:r w:rsidR="003E4832" w:rsidRPr="00D7698F">
        <w:t xml:space="preserve">propagating NW or GNSS timing, </w:t>
      </w:r>
      <w:r w:rsidRPr="00D7698F">
        <w:t xml:space="preserve">UE should be allowed for </w:t>
      </w:r>
      <w:proofErr w:type="spellStart"/>
      <w:r w:rsidRPr="00D7698F">
        <w:t>sidelink</w:t>
      </w:r>
      <w:proofErr w:type="spellEnd"/>
      <w:r w:rsidRPr="00D7698F">
        <w:t xml:space="preserve"> transmissions</w:t>
      </w:r>
      <w:r w:rsidR="00174C53" w:rsidRPr="00D7698F">
        <w:t xml:space="preserve"> while continue to search for higher priority synchronization sources</w:t>
      </w:r>
      <w:r w:rsidRPr="00D7698F">
        <w:t>.</w:t>
      </w:r>
    </w:p>
    <w:p w14:paraId="4FD69BC7" w14:textId="77777777" w:rsidR="00F2159D" w:rsidRPr="00D7698F" w:rsidRDefault="00F2159D" w:rsidP="004E3D3F">
      <w:pPr>
        <w:pStyle w:val="3GPPText"/>
      </w:pPr>
    </w:p>
    <w:p w14:paraId="7722F762" w14:textId="77777777" w:rsidR="00F2159D" w:rsidRPr="00D7698F" w:rsidRDefault="00F2159D" w:rsidP="00174C53">
      <w:pPr>
        <w:pStyle w:val="3GPPText"/>
        <w:numPr>
          <w:ilvl w:val="0"/>
          <w:numId w:val="10"/>
        </w:numPr>
      </w:pPr>
    </w:p>
    <w:p w14:paraId="13795F7E" w14:textId="77777777" w:rsidR="00F2159D" w:rsidRPr="00D7698F" w:rsidRDefault="004403A3" w:rsidP="00670401">
      <w:pPr>
        <w:pStyle w:val="3GPPText"/>
        <w:numPr>
          <w:ilvl w:val="1"/>
          <w:numId w:val="13"/>
        </w:numPr>
        <w:rPr>
          <w:b/>
        </w:rPr>
      </w:pPr>
      <w:r w:rsidRPr="00D7698F">
        <w:rPr>
          <w:b/>
        </w:rPr>
        <w:t xml:space="preserve">Support </w:t>
      </w:r>
      <w:r w:rsidR="00174C53" w:rsidRPr="00D7698F">
        <w:rPr>
          <w:b/>
        </w:rPr>
        <w:t xml:space="preserve">data-aided synchronization for NR-V2X </w:t>
      </w:r>
      <w:proofErr w:type="spellStart"/>
      <w:r w:rsidR="00174C53" w:rsidRPr="00D7698F">
        <w:rPr>
          <w:b/>
        </w:rPr>
        <w:t>sidelink</w:t>
      </w:r>
      <w:proofErr w:type="spellEnd"/>
      <w:r w:rsidR="00174C53" w:rsidRPr="00D7698F">
        <w:rPr>
          <w:b/>
        </w:rPr>
        <w:t xml:space="preserve"> communication</w:t>
      </w:r>
      <w:r w:rsidR="00B62CF9" w:rsidRPr="00D7698F">
        <w:rPr>
          <w:b/>
        </w:rPr>
        <w:t xml:space="preserve"> based on processing of DMRS and/or AGC training symbol</w:t>
      </w:r>
    </w:p>
    <w:p w14:paraId="3251260A" w14:textId="77777777" w:rsidR="00B62CF9" w:rsidRPr="00D7698F" w:rsidRDefault="00B62CF9" w:rsidP="00B62CF9">
      <w:pPr>
        <w:pStyle w:val="3GPPText"/>
        <w:numPr>
          <w:ilvl w:val="1"/>
          <w:numId w:val="13"/>
        </w:numPr>
        <w:rPr>
          <w:b/>
        </w:rPr>
      </w:pPr>
      <w:r w:rsidRPr="00D7698F">
        <w:rPr>
          <w:b/>
        </w:rPr>
        <w:t xml:space="preserve">In order to follow synchronization </w:t>
      </w:r>
      <w:r w:rsidR="006F0E9B" w:rsidRPr="00D7698F">
        <w:rPr>
          <w:b/>
        </w:rPr>
        <w:t>procedure</w:t>
      </w:r>
      <w:r w:rsidRPr="00D7698F">
        <w:rPr>
          <w:b/>
        </w:rPr>
        <w:t>, UE transmitting PSCCH/PSSCH indicates its synchronization source type</w:t>
      </w:r>
    </w:p>
    <w:p w14:paraId="6E2D0920" w14:textId="77777777" w:rsidR="00B62CF9" w:rsidRPr="00D7698F" w:rsidRDefault="00B62CF9" w:rsidP="00670401">
      <w:pPr>
        <w:pStyle w:val="3GPPText"/>
        <w:numPr>
          <w:ilvl w:val="1"/>
          <w:numId w:val="13"/>
        </w:numPr>
        <w:rPr>
          <w:b/>
        </w:rPr>
      </w:pPr>
      <w:r w:rsidRPr="00D7698F">
        <w:rPr>
          <w:b/>
        </w:rPr>
        <w:t>Other details of UE behavior are left up to UE implementation</w:t>
      </w:r>
    </w:p>
    <w:p w14:paraId="50C3F301" w14:textId="77777777" w:rsidR="002D1155" w:rsidRPr="004E3D3F" w:rsidRDefault="002D1155" w:rsidP="004E3D3F">
      <w:pPr>
        <w:pStyle w:val="3GPPText"/>
      </w:pPr>
    </w:p>
    <w:p w14:paraId="084E5A3D" w14:textId="77777777" w:rsidR="00BF3E7D" w:rsidRDefault="00BF3E7D" w:rsidP="00B07CA9">
      <w:pPr>
        <w:pStyle w:val="Heading1"/>
      </w:pPr>
      <w:r>
        <w:t>SLSS Link Level Evaluations</w:t>
      </w:r>
    </w:p>
    <w:p w14:paraId="40E886B7" w14:textId="77777777" w:rsidR="00BF3E7D" w:rsidRDefault="00BF3E7D" w:rsidP="00BF3E7D">
      <w:pPr>
        <w:pStyle w:val="3GPPText"/>
      </w:pPr>
      <w:r>
        <w:t xml:space="preserve">In this section, we provide link level analysis of SLSS </w:t>
      </w:r>
      <w:r w:rsidR="00F95510">
        <w:t xml:space="preserve">reception </w:t>
      </w:r>
      <w:r>
        <w:t>performance in terms of timing accuracy, residual carrier frequency offset estimation error and SLSS ID detection performance.</w:t>
      </w:r>
    </w:p>
    <w:p w14:paraId="0CE8D31F" w14:textId="31191203" w:rsidR="00BF3E7D" w:rsidRPr="00285D73" w:rsidRDefault="00BF3E7D">
      <w:pPr>
        <w:pStyle w:val="3GPPText"/>
      </w:pPr>
      <w:r>
        <w:t xml:space="preserve">For analysis, we used S-SSB physical structure shown in </w:t>
      </w:r>
      <w:r>
        <w:fldChar w:fldCharType="begin"/>
      </w:r>
      <w:r>
        <w:instrText xml:space="preserve"> REF _Ref966266 \h </w:instrText>
      </w:r>
      <w:r w:rsidR="00E033D1">
        <w:instrText xml:space="preserve"> \* MERGEFORMAT </w:instrText>
      </w:r>
      <w:r>
        <w:fldChar w:fldCharType="separate"/>
      </w:r>
      <w:r w:rsidR="007213BA">
        <w:t>Figure 2</w:t>
      </w:r>
      <w:r>
        <w:fldChar w:fldCharType="end"/>
      </w:r>
      <w:r>
        <w:t xml:space="preserve"> with </w:t>
      </w:r>
      <w:r w:rsidR="00F95510">
        <w:t xml:space="preserve">11 PRB bandwidth. Evaluated S-SSB comprises </w:t>
      </w:r>
      <w:r>
        <w:t>two S-PSS</w:t>
      </w:r>
      <w:r w:rsidR="00F95510">
        <w:t>,</w:t>
      </w:r>
      <w:r>
        <w:t xml:space="preserve"> two S-SSS</w:t>
      </w:r>
      <w:r w:rsidR="00F95510">
        <w:t xml:space="preserve"> and 8 PSBCH</w:t>
      </w:r>
      <w:r>
        <w:t xml:space="preserve"> symbols </w:t>
      </w:r>
      <w:r w:rsidR="00B07CA9">
        <w:t xml:space="preserve">(i.e. </w:t>
      </w:r>
      <w:r w:rsidR="00E033D1">
        <w:t>Combination 1</w:t>
      </w:r>
      <w:r w:rsidR="00B07CA9">
        <w:t>))</w:t>
      </w:r>
      <w:r>
        <w:t xml:space="preserve">. We have assumed the S-PSS is represented by two signals </w:t>
      </w:r>
      <w:r w:rsidR="00B660F6">
        <w:t xml:space="preserve">generated using NR </w:t>
      </w:r>
      <w:proofErr w:type="spellStart"/>
      <w:r w:rsidR="00B660F6">
        <w:t>Uu</w:t>
      </w:r>
      <w:proofErr w:type="spellEnd"/>
      <w:r w:rsidR="00B660F6">
        <w:t xml:space="preserve"> </w:t>
      </w:r>
      <w:r w:rsidR="00F95510">
        <w:t xml:space="preserve">PSS </w:t>
      </w:r>
      <w:r w:rsidR="00B660F6">
        <w:t>polynomial</w:t>
      </w:r>
      <w:r>
        <w:t xml:space="preserve">. The analysis is done for 15 kHz SCS assuming two </w:t>
      </w:r>
      <w:r w:rsidR="00B660F6">
        <w:t xml:space="preserve">cross-polarized </w:t>
      </w:r>
      <w:r>
        <w:t>RX antennas for processing. The results of evaluation are shown in</w:t>
      </w:r>
      <w:r w:rsidR="00676252">
        <w:t xml:space="preserve"> </w:t>
      </w:r>
      <w:r w:rsidR="00676252">
        <w:fldChar w:fldCharType="begin"/>
      </w:r>
      <w:r w:rsidR="00676252">
        <w:instrText xml:space="preserve"> REF _Ref5140715 \h </w:instrText>
      </w:r>
      <w:r w:rsidR="00676252">
        <w:fldChar w:fldCharType="separate"/>
      </w:r>
      <w:r w:rsidR="007213BA">
        <w:t xml:space="preserve">Figure </w:t>
      </w:r>
      <w:r w:rsidR="007213BA">
        <w:rPr>
          <w:noProof/>
        </w:rPr>
        <w:t>6</w:t>
      </w:r>
      <w:r w:rsidR="00676252">
        <w:fldChar w:fldCharType="end"/>
      </w:r>
      <w:r>
        <w:t xml:space="preserve"> assuming 160ms </w:t>
      </w:r>
      <w:r w:rsidR="00B660F6">
        <w:t xml:space="preserve">synchronization signals </w:t>
      </w:r>
      <w:r>
        <w:t>transmission period.</w:t>
      </w:r>
      <w:r w:rsidR="00E033D1">
        <w:t xml:space="preserve"> The </w:t>
      </w:r>
      <w:r w:rsidR="00B07CA9">
        <w:t>full</w:t>
      </w:r>
      <w:r w:rsidR="00E033D1">
        <w:t xml:space="preserve"> list of evaluation assumptions is provided in </w:t>
      </w:r>
      <w:r w:rsidR="00E033D1">
        <w:fldChar w:fldCharType="begin"/>
      </w:r>
      <w:r w:rsidR="00E033D1">
        <w:instrText xml:space="preserve"> REF _Ref534982661 \h </w:instrText>
      </w:r>
      <w:r w:rsidR="00E033D1">
        <w:fldChar w:fldCharType="separate"/>
      </w:r>
      <w:r w:rsidR="007213BA" w:rsidRPr="007D3365">
        <w:t xml:space="preserve">Table </w:t>
      </w:r>
      <w:r w:rsidR="007213BA">
        <w:rPr>
          <w:noProof/>
        </w:rPr>
        <w:t>4</w:t>
      </w:r>
      <w:r w:rsidR="00E033D1">
        <w:fldChar w:fldCharType="end"/>
      </w:r>
      <w:r w:rsidR="00B27E0F">
        <w:t xml:space="preserve"> in Annex A</w:t>
      </w:r>
      <w:r w:rsidR="004A675D">
        <w:t>.</w:t>
      </w:r>
    </w:p>
    <w:p w14:paraId="5AF80BE0" w14:textId="77777777" w:rsidR="00E033D1" w:rsidRDefault="00E033D1" w:rsidP="00BF3E7D">
      <w:pPr>
        <w:pStyle w:val="3GPPText"/>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D757B9" w14:paraId="17E2A338" w14:textId="77777777" w:rsidTr="00B07CA9">
        <w:tc>
          <w:tcPr>
            <w:tcW w:w="4981" w:type="dxa"/>
          </w:tcPr>
          <w:p w14:paraId="78EC7261" w14:textId="205FA319" w:rsidR="007276C3" w:rsidRDefault="007276C3" w:rsidP="00BF3E7D">
            <w:pPr>
              <w:pStyle w:val="3GPPText"/>
            </w:pPr>
            <w:r>
              <w:t>a)</w:t>
            </w:r>
            <w:r w:rsidR="00DE6255">
              <w:t xml:space="preserve"> </w:t>
            </w:r>
            <w:r w:rsidR="009C4F47">
              <w:t xml:space="preserve"> </w:t>
            </w:r>
            <w:r w:rsidR="009C4F47" w:rsidRPr="009C4F47">
              <w:rPr>
                <w:noProof/>
              </w:rPr>
              <w:drawing>
                <wp:inline distT="0" distB="0" distL="0" distR="0" wp14:anchorId="03C972B5" wp14:editId="62423B0E">
                  <wp:extent cx="2836800" cy="21276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836800" cy="2127600"/>
                          </a:xfrm>
                          <a:prstGeom prst="rect">
                            <a:avLst/>
                          </a:prstGeom>
                          <a:noFill/>
                          <a:ln>
                            <a:noFill/>
                          </a:ln>
                        </pic:spPr>
                      </pic:pic>
                    </a:graphicData>
                  </a:graphic>
                </wp:inline>
              </w:drawing>
            </w:r>
          </w:p>
        </w:tc>
        <w:tc>
          <w:tcPr>
            <w:tcW w:w="4981" w:type="dxa"/>
          </w:tcPr>
          <w:p w14:paraId="21ECE38F" w14:textId="59D15C68" w:rsidR="007276C3" w:rsidRDefault="007276C3" w:rsidP="00BF3E7D">
            <w:pPr>
              <w:pStyle w:val="3GPPText"/>
            </w:pPr>
            <w:r>
              <w:t xml:space="preserve">b) </w:t>
            </w:r>
            <w:r w:rsidR="0037443F">
              <w:t xml:space="preserve"> </w:t>
            </w:r>
            <w:r w:rsidR="00742BA2" w:rsidRPr="00742BA2">
              <w:rPr>
                <w:noProof/>
              </w:rPr>
              <w:drawing>
                <wp:inline distT="0" distB="0" distL="0" distR="0" wp14:anchorId="5BEE0BAB" wp14:editId="7119CCA8">
                  <wp:extent cx="2836800" cy="212760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836800" cy="2127600"/>
                          </a:xfrm>
                          <a:prstGeom prst="rect">
                            <a:avLst/>
                          </a:prstGeom>
                          <a:noFill/>
                          <a:ln>
                            <a:noFill/>
                          </a:ln>
                        </pic:spPr>
                      </pic:pic>
                    </a:graphicData>
                  </a:graphic>
                </wp:inline>
              </w:drawing>
            </w:r>
          </w:p>
        </w:tc>
      </w:tr>
      <w:tr w:rsidR="00D757B9" w14:paraId="6D737B00" w14:textId="77777777" w:rsidTr="00B07CA9">
        <w:tc>
          <w:tcPr>
            <w:tcW w:w="4981" w:type="dxa"/>
          </w:tcPr>
          <w:p w14:paraId="6C9C4CA5" w14:textId="2E79B349" w:rsidR="007276C3" w:rsidRDefault="007276C3" w:rsidP="00BF3E7D">
            <w:pPr>
              <w:pStyle w:val="3GPPText"/>
            </w:pPr>
            <w:r>
              <w:t>c)</w:t>
            </w:r>
            <w:r w:rsidR="00A7771A">
              <w:t xml:space="preserve"> </w:t>
            </w:r>
            <w:r w:rsidR="00CB3941">
              <w:t xml:space="preserve"> </w:t>
            </w:r>
            <w:r w:rsidR="00CB3941" w:rsidRPr="00CB3941">
              <w:rPr>
                <w:noProof/>
              </w:rPr>
              <w:drawing>
                <wp:inline distT="0" distB="0" distL="0" distR="0" wp14:anchorId="0AFFF8B5" wp14:editId="2338EE8A">
                  <wp:extent cx="2836800" cy="2127600"/>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836800" cy="2127600"/>
                          </a:xfrm>
                          <a:prstGeom prst="rect">
                            <a:avLst/>
                          </a:prstGeom>
                          <a:noFill/>
                          <a:ln>
                            <a:noFill/>
                          </a:ln>
                        </pic:spPr>
                      </pic:pic>
                    </a:graphicData>
                  </a:graphic>
                </wp:inline>
              </w:drawing>
            </w:r>
          </w:p>
        </w:tc>
        <w:tc>
          <w:tcPr>
            <w:tcW w:w="4981" w:type="dxa"/>
          </w:tcPr>
          <w:p w14:paraId="433543B6" w14:textId="60E21555" w:rsidR="00D757B9" w:rsidRDefault="007276C3" w:rsidP="00BF3E7D">
            <w:pPr>
              <w:pStyle w:val="3GPPText"/>
            </w:pPr>
            <w:r>
              <w:t>d)</w:t>
            </w:r>
            <w:r w:rsidR="00B27E0F">
              <w:t xml:space="preserve"> </w:t>
            </w:r>
            <w:r w:rsidR="00CB3941">
              <w:t xml:space="preserve"> </w:t>
            </w:r>
            <w:r w:rsidR="00CB3941" w:rsidRPr="00CB3941">
              <w:rPr>
                <w:noProof/>
              </w:rPr>
              <w:drawing>
                <wp:inline distT="0" distB="0" distL="0" distR="0" wp14:anchorId="46EA3806" wp14:editId="7EC80BED">
                  <wp:extent cx="2836800" cy="2127600"/>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836800" cy="2127600"/>
                          </a:xfrm>
                          <a:prstGeom prst="rect">
                            <a:avLst/>
                          </a:prstGeom>
                          <a:noFill/>
                          <a:ln>
                            <a:noFill/>
                          </a:ln>
                        </pic:spPr>
                      </pic:pic>
                    </a:graphicData>
                  </a:graphic>
                </wp:inline>
              </w:drawing>
            </w:r>
          </w:p>
        </w:tc>
      </w:tr>
    </w:tbl>
    <w:p w14:paraId="02429FB2" w14:textId="77777777" w:rsidR="00E033D1" w:rsidRDefault="00E033D1" w:rsidP="004A675D">
      <w:pPr>
        <w:pStyle w:val="Caption"/>
        <w:jc w:val="center"/>
      </w:pPr>
      <w:bookmarkStart w:id="6" w:name="_Ref968264"/>
    </w:p>
    <w:p w14:paraId="50F52A55" w14:textId="6D942F9F" w:rsidR="00BF3E7D" w:rsidRDefault="00BF3E7D" w:rsidP="004A675D">
      <w:pPr>
        <w:pStyle w:val="Caption"/>
        <w:jc w:val="center"/>
      </w:pPr>
      <w:bookmarkStart w:id="7" w:name="_Ref5140715"/>
      <w:r>
        <w:t xml:space="preserve">Figure </w:t>
      </w:r>
      <w:r>
        <w:fldChar w:fldCharType="begin"/>
      </w:r>
      <w:r>
        <w:instrText xml:space="preserve"> SEQ Figure \* ARABIC </w:instrText>
      </w:r>
      <w:r>
        <w:fldChar w:fldCharType="separate"/>
      </w:r>
      <w:r w:rsidR="007213BA">
        <w:rPr>
          <w:noProof/>
        </w:rPr>
        <w:t>6</w:t>
      </w:r>
      <w:r>
        <w:fldChar w:fldCharType="end"/>
      </w:r>
      <w:bookmarkEnd w:id="6"/>
      <w:bookmarkEnd w:id="7"/>
      <w:r>
        <w:t xml:space="preserve">: SLSS performance analysis (a) – timing estimation accuracy, (b) residual frequency offset </w:t>
      </w:r>
      <w:r w:rsidR="00E033D1">
        <w:br/>
      </w:r>
      <w:r>
        <w:t xml:space="preserve">(c) </w:t>
      </w:r>
      <w:r w:rsidR="00BC578A">
        <w:t xml:space="preserve">S-PSS </w:t>
      </w:r>
      <w:r>
        <w:t>ID detection</w:t>
      </w:r>
      <w:r w:rsidR="00E033D1">
        <w:t xml:space="preserve"> (d) </w:t>
      </w:r>
      <w:r w:rsidR="00BC578A">
        <w:t xml:space="preserve">SLSS </w:t>
      </w:r>
      <w:r w:rsidR="00E033D1">
        <w:t>ID detection performance</w:t>
      </w:r>
    </w:p>
    <w:p w14:paraId="6865E156" w14:textId="77777777" w:rsidR="00876DC7" w:rsidRDefault="00876DC7" w:rsidP="00876DC7">
      <w:pPr>
        <w:pStyle w:val="3GPPH1"/>
      </w:pPr>
      <w:r>
        <w:t>Conclusions</w:t>
      </w:r>
    </w:p>
    <w:p w14:paraId="278284A6" w14:textId="77777777" w:rsidR="00D448A6" w:rsidRDefault="00D448A6" w:rsidP="00876DC7">
      <w:pPr>
        <w:pStyle w:val="3GPPText"/>
      </w:pPr>
      <w:r>
        <w:t xml:space="preserve">In this contribution, we discussed major principles for </w:t>
      </w:r>
      <w:r w:rsidR="00D3078D">
        <w:t xml:space="preserve">NR V2X </w:t>
      </w:r>
      <w:proofErr w:type="spellStart"/>
      <w:r>
        <w:t>sidelink</w:t>
      </w:r>
      <w:proofErr w:type="spellEnd"/>
      <w:r>
        <w:t xml:space="preserve"> synchronization </w:t>
      </w:r>
      <w:r w:rsidR="00D3078D">
        <w:t xml:space="preserve">framework. In general, we think that many principles of LTE-V2X </w:t>
      </w:r>
      <w:proofErr w:type="spellStart"/>
      <w:r w:rsidR="00D3078D">
        <w:t>sidelink</w:t>
      </w:r>
      <w:proofErr w:type="spellEnd"/>
      <w:r w:rsidR="00D3078D">
        <w:t xml:space="preserve"> synchronization can be reused with selected enhancements targeting the following aspects:</w:t>
      </w:r>
    </w:p>
    <w:p w14:paraId="55279711" w14:textId="77777777" w:rsidR="00AA204E" w:rsidRDefault="00AA204E" w:rsidP="0019181C">
      <w:pPr>
        <w:pStyle w:val="3GPPAgreements"/>
        <w:ind w:left="284"/>
      </w:pPr>
      <w:r w:rsidRPr="000B236B">
        <w:t xml:space="preserve">Initial </w:t>
      </w:r>
      <w:proofErr w:type="spellStart"/>
      <w:r>
        <w:t>sidelink</w:t>
      </w:r>
      <w:proofErr w:type="spellEnd"/>
      <w:r>
        <w:t xml:space="preserve"> </w:t>
      </w:r>
      <w:r w:rsidRPr="000B236B">
        <w:t xml:space="preserve">synchronization time </w:t>
      </w:r>
      <w:r>
        <w:t>reduction</w:t>
      </w:r>
    </w:p>
    <w:p w14:paraId="6ADB3AF1" w14:textId="77777777" w:rsidR="00AA204E" w:rsidRPr="000B236B" w:rsidRDefault="00AA204E" w:rsidP="0019181C">
      <w:pPr>
        <w:pStyle w:val="3GPPAgreements"/>
        <w:ind w:left="284"/>
      </w:pPr>
      <w:r>
        <w:t xml:space="preserve">Improved </w:t>
      </w:r>
      <w:proofErr w:type="spellStart"/>
      <w:r>
        <w:t>sidelink</w:t>
      </w:r>
      <w:proofErr w:type="spellEnd"/>
      <w:r>
        <w:t xml:space="preserve"> </w:t>
      </w:r>
      <w:r w:rsidRPr="000B236B">
        <w:t>synchronization accuracy</w:t>
      </w:r>
    </w:p>
    <w:p w14:paraId="77713299" w14:textId="77777777" w:rsidR="00AA204E" w:rsidRPr="000B236B" w:rsidRDefault="00AA204E" w:rsidP="0019181C">
      <w:pPr>
        <w:pStyle w:val="3GPPAgreements"/>
        <w:ind w:left="284"/>
      </w:pPr>
      <w:r>
        <w:t xml:space="preserve">Reduced </w:t>
      </w:r>
      <w:proofErr w:type="spellStart"/>
      <w:r>
        <w:t>sidelink</w:t>
      </w:r>
      <w:proofErr w:type="spellEnd"/>
      <w:r>
        <w:t xml:space="preserve"> </w:t>
      </w:r>
      <w:r w:rsidRPr="000B236B">
        <w:t>synchronization complexity</w:t>
      </w:r>
    </w:p>
    <w:p w14:paraId="4CAF0BF2" w14:textId="77777777" w:rsidR="00D3078D" w:rsidRDefault="00D3078D" w:rsidP="00876DC7">
      <w:pPr>
        <w:pStyle w:val="3GPPText"/>
      </w:pPr>
      <w:r>
        <w:t>Based on discussion</w:t>
      </w:r>
      <w:r w:rsidR="00AA204E">
        <w:t xml:space="preserve">, </w:t>
      </w:r>
      <w:r>
        <w:t>we have following proposals to guide design for NR</w:t>
      </w:r>
      <w:r w:rsidR="00CA1AEE">
        <w:t xml:space="preserve"> </w:t>
      </w:r>
      <w:r>
        <w:t xml:space="preserve">V2X </w:t>
      </w:r>
      <w:proofErr w:type="spellStart"/>
      <w:r>
        <w:t>sidelink</w:t>
      </w:r>
      <w:proofErr w:type="spellEnd"/>
      <w:r>
        <w:t xml:space="preserve"> synchronization:</w:t>
      </w:r>
    </w:p>
    <w:p w14:paraId="67EDBB02" w14:textId="77777777" w:rsidR="00382466" w:rsidRDefault="00382466" w:rsidP="00876DC7">
      <w:pPr>
        <w:pStyle w:val="3GPPText"/>
      </w:pPr>
    </w:p>
    <w:p w14:paraId="3792CBA3" w14:textId="77777777" w:rsidR="00BC578A" w:rsidRPr="00D7698F" w:rsidRDefault="00BC578A" w:rsidP="00BC578A">
      <w:pPr>
        <w:pStyle w:val="3GPPText"/>
        <w:numPr>
          <w:ilvl w:val="0"/>
          <w:numId w:val="35"/>
        </w:numPr>
      </w:pPr>
    </w:p>
    <w:p w14:paraId="159AFDF7" w14:textId="29D4D881" w:rsidR="00BC578A" w:rsidRPr="00D7698F" w:rsidRDefault="00BC578A" w:rsidP="00BC578A">
      <w:pPr>
        <w:pStyle w:val="3GPPText"/>
        <w:numPr>
          <w:ilvl w:val="1"/>
          <w:numId w:val="10"/>
        </w:numPr>
        <w:rPr>
          <w:b/>
        </w:rPr>
      </w:pPr>
      <w:r w:rsidRPr="00D7698F">
        <w:rPr>
          <w:b/>
        </w:rPr>
        <w:t xml:space="preserve">Agree on </w:t>
      </w:r>
      <w:proofErr w:type="spellStart"/>
      <w:r w:rsidRPr="00D7698F">
        <w:rPr>
          <w:b/>
        </w:rPr>
        <w:t>sidelink</w:t>
      </w:r>
      <w:proofErr w:type="spellEnd"/>
      <w:r w:rsidRPr="00D7698F">
        <w:rPr>
          <w:b/>
        </w:rPr>
        <w:t xml:space="preserve"> synchronization source priorities for NR V2X communication as defined in </w:t>
      </w:r>
      <w:r w:rsidRPr="00D7698F">
        <w:rPr>
          <w:b/>
        </w:rPr>
        <w:fldChar w:fldCharType="begin"/>
      </w:r>
      <w:r w:rsidRPr="00D7698F">
        <w:rPr>
          <w:b/>
        </w:rPr>
        <w:instrText xml:space="preserve"> REF _Ref5028388 \h  \* MERGEFORMAT </w:instrText>
      </w:r>
      <w:r w:rsidRPr="00D7698F">
        <w:rPr>
          <w:b/>
        </w:rPr>
      </w:r>
      <w:r w:rsidRPr="00D7698F">
        <w:rPr>
          <w:b/>
        </w:rPr>
        <w:fldChar w:fldCharType="separate"/>
      </w:r>
      <w:r w:rsidR="007213BA" w:rsidRPr="007213BA">
        <w:rPr>
          <w:b/>
        </w:rPr>
        <w:t>Table 2</w:t>
      </w:r>
      <w:r w:rsidRPr="00D7698F">
        <w:rPr>
          <w:b/>
        </w:rPr>
        <w:fldChar w:fldCharType="end"/>
      </w:r>
    </w:p>
    <w:p w14:paraId="20B33F36" w14:textId="77777777" w:rsidR="00BC578A" w:rsidRPr="00D7698F" w:rsidRDefault="00BC578A" w:rsidP="00BC578A">
      <w:pPr>
        <w:pStyle w:val="3GPPText"/>
        <w:numPr>
          <w:ilvl w:val="0"/>
          <w:numId w:val="36"/>
        </w:numPr>
      </w:pPr>
    </w:p>
    <w:p w14:paraId="178CC21A" w14:textId="77777777" w:rsidR="00BC578A" w:rsidRPr="00D7698F" w:rsidRDefault="00BC578A" w:rsidP="00BC578A">
      <w:pPr>
        <w:pStyle w:val="3GPPText"/>
        <w:numPr>
          <w:ilvl w:val="1"/>
          <w:numId w:val="10"/>
        </w:numPr>
        <w:rPr>
          <w:b/>
        </w:rPr>
      </w:pPr>
      <w:r w:rsidRPr="00D7698F">
        <w:rPr>
          <w:b/>
        </w:rPr>
        <w:t xml:space="preserve">No priority order is defined for initial NR V2X </w:t>
      </w:r>
      <w:proofErr w:type="spellStart"/>
      <w:r w:rsidRPr="00D7698F">
        <w:rPr>
          <w:b/>
        </w:rPr>
        <w:t>sidelink</w:t>
      </w:r>
      <w:proofErr w:type="spellEnd"/>
      <w:r w:rsidRPr="00D7698F">
        <w:rPr>
          <w:b/>
        </w:rPr>
        <w:t xml:space="preserve"> synchronization</w:t>
      </w:r>
    </w:p>
    <w:p w14:paraId="0DFF1DDD" w14:textId="77777777" w:rsidR="00BC578A" w:rsidRPr="00D7698F" w:rsidRDefault="00BC578A" w:rsidP="00BC578A">
      <w:pPr>
        <w:pStyle w:val="3GPPText"/>
        <w:numPr>
          <w:ilvl w:val="1"/>
          <w:numId w:val="10"/>
        </w:numPr>
        <w:rPr>
          <w:b/>
        </w:rPr>
      </w:pPr>
      <w:r w:rsidRPr="00D7698F">
        <w:rPr>
          <w:b/>
        </w:rPr>
        <w:tab/>
        <w:t xml:space="preserve">UE can trigger </w:t>
      </w:r>
      <w:proofErr w:type="spellStart"/>
      <w:r w:rsidRPr="00D7698F">
        <w:rPr>
          <w:b/>
        </w:rPr>
        <w:t>sidelink</w:t>
      </w:r>
      <w:proofErr w:type="spellEnd"/>
      <w:r w:rsidRPr="00D7698F">
        <w:rPr>
          <w:b/>
        </w:rPr>
        <w:t xml:space="preserve"> communication once it has acquired any of valid </w:t>
      </w:r>
      <w:proofErr w:type="spellStart"/>
      <w:r w:rsidRPr="00D7698F">
        <w:rPr>
          <w:b/>
        </w:rPr>
        <w:t>sidelink</w:t>
      </w:r>
      <w:proofErr w:type="spellEnd"/>
      <w:r w:rsidRPr="00D7698F">
        <w:rPr>
          <w:b/>
        </w:rPr>
        <w:t xml:space="preserve"> synchronization sources, while continuing search for higher priority sync sources during initial synchronization process</w:t>
      </w:r>
    </w:p>
    <w:p w14:paraId="03C02989" w14:textId="77777777" w:rsidR="00BC578A" w:rsidRDefault="00BC578A" w:rsidP="00BC578A">
      <w:pPr>
        <w:pStyle w:val="3GPPText"/>
        <w:numPr>
          <w:ilvl w:val="0"/>
          <w:numId w:val="37"/>
        </w:numPr>
      </w:pPr>
    </w:p>
    <w:p w14:paraId="7E0626B0" w14:textId="77777777" w:rsidR="00BC578A" w:rsidRDefault="00BC578A" w:rsidP="00BC578A">
      <w:pPr>
        <w:pStyle w:val="3GPPText"/>
        <w:numPr>
          <w:ilvl w:val="1"/>
          <w:numId w:val="10"/>
        </w:numPr>
        <w:rPr>
          <w:b/>
        </w:rPr>
      </w:pPr>
      <w:proofErr w:type="spellStart"/>
      <w:r w:rsidRPr="00184EA7">
        <w:rPr>
          <w:b/>
        </w:rPr>
        <w:t>eNB</w:t>
      </w:r>
      <w:r>
        <w:rPr>
          <w:b/>
        </w:rPr>
        <w:t>s</w:t>
      </w:r>
      <w:proofErr w:type="spellEnd"/>
      <w:r w:rsidRPr="00184EA7">
        <w:rPr>
          <w:b/>
        </w:rPr>
        <w:t xml:space="preserve"> and </w:t>
      </w:r>
      <w:proofErr w:type="spellStart"/>
      <w:r w:rsidRPr="00184EA7">
        <w:rPr>
          <w:b/>
        </w:rPr>
        <w:t>gNB</w:t>
      </w:r>
      <w:r>
        <w:rPr>
          <w:b/>
        </w:rPr>
        <w:t>s</w:t>
      </w:r>
      <w:proofErr w:type="spellEnd"/>
      <w:r w:rsidRPr="00184EA7">
        <w:rPr>
          <w:b/>
        </w:rPr>
        <w:t xml:space="preserve"> have equal priority </w:t>
      </w:r>
      <w:r>
        <w:rPr>
          <w:b/>
        </w:rPr>
        <w:t xml:space="preserve">in terms of </w:t>
      </w:r>
      <w:proofErr w:type="spellStart"/>
      <w:r>
        <w:rPr>
          <w:b/>
        </w:rPr>
        <w:t>sidelink</w:t>
      </w:r>
      <w:proofErr w:type="spellEnd"/>
      <w:r>
        <w:rPr>
          <w:b/>
        </w:rPr>
        <w:t xml:space="preserve"> </w:t>
      </w:r>
      <w:r w:rsidRPr="00184EA7">
        <w:rPr>
          <w:b/>
        </w:rPr>
        <w:t>synchronization reference</w:t>
      </w:r>
    </w:p>
    <w:p w14:paraId="4D071770" w14:textId="77777777" w:rsidR="00BC578A" w:rsidRDefault="00BC578A" w:rsidP="00BC578A">
      <w:pPr>
        <w:pStyle w:val="3GPPText"/>
        <w:numPr>
          <w:ilvl w:val="2"/>
          <w:numId w:val="10"/>
        </w:numPr>
        <w:rPr>
          <w:b/>
        </w:rPr>
      </w:pPr>
      <w:r>
        <w:rPr>
          <w:b/>
        </w:rPr>
        <w:t>Up to UE implementation which reference (</w:t>
      </w:r>
      <w:proofErr w:type="spellStart"/>
      <w:r>
        <w:rPr>
          <w:b/>
        </w:rPr>
        <w:t>eNB</w:t>
      </w:r>
      <w:proofErr w:type="spellEnd"/>
      <w:r>
        <w:rPr>
          <w:b/>
        </w:rPr>
        <w:t xml:space="preserve"> or </w:t>
      </w:r>
      <w:proofErr w:type="spellStart"/>
      <w:r>
        <w:rPr>
          <w:b/>
        </w:rPr>
        <w:t>gNB</w:t>
      </w:r>
      <w:proofErr w:type="spellEnd"/>
      <w:r>
        <w:rPr>
          <w:b/>
        </w:rPr>
        <w:t xml:space="preserve">) to use for NR or LTE </w:t>
      </w:r>
      <w:proofErr w:type="spellStart"/>
      <w:r>
        <w:rPr>
          <w:b/>
        </w:rPr>
        <w:t>sidelink</w:t>
      </w:r>
      <w:proofErr w:type="spellEnd"/>
      <w:r>
        <w:rPr>
          <w:b/>
        </w:rPr>
        <w:t xml:space="preserve"> synchronization</w:t>
      </w:r>
    </w:p>
    <w:p w14:paraId="7F0D2C52" w14:textId="77777777" w:rsidR="00BC578A" w:rsidRPr="00D7698F" w:rsidRDefault="00BC578A" w:rsidP="00BC578A">
      <w:pPr>
        <w:pStyle w:val="3GPPText"/>
        <w:numPr>
          <w:ilvl w:val="0"/>
          <w:numId w:val="38"/>
        </w:numPr>
      </w:pPr>
    </w:p>
    <w:p w14:paraId="376A4F35" w14:textId="77777777" w:rsidR="00BC578A" w:rsidRPr="00D7698F" w:rsidRDefault="00BC578A" w:rsidP="00BC578A">
      <w:pPr>
        <w:pStyle w:val="3GPPAgreements"/>
        <w:numPr>
          <w:ilvl w:val="1"/>
          <w:numId w:val="14"/>
        </w:numPr>
        <w:rPr>
          <w:b/>
        </w:rPr>
      </w:pPr>
      <w:r w:rsidRPr="00D7698F">
        <w:rPr>
          <w:b/>
        </w:rPr>
        <w:t>For SLSS based synchronization, UE is not expected to blindly detect SCS, Cyclic Prefix to demodulate PSBCH</w:t>
      </w:r>
    </w:p>
    <w:p w14:paraId="046D8331" w14:textId="77777777" w:rsidR="00BC578A" w:rsidRPr="00D7698F" w:rsidRDefault="00BC578A" w:rsidP="00BC578A">
      <w:pPr>
        <w:pStyle w:val="3GPPAgreements"/>
        <w:numPr>
          <w:ilvl w:val="2"/>
          <w:numId w:val="14"/>
        </w:numPr>
        <w:rPr>
          <w:b/>
        </w:rPr>
      </w:pPr>
      <w:r w:rsidRPr="00D7698F">
        <w:rPr>
          <w:b/>
        </w:rPr>
        <w:t>SCS and CP settings are a part of UE pre-configuration</w:t>
      </w:r>
    </w:p>
    <w:p w14:paraId="0B9A3AF0" w14:textId="77777777" w:rsidR="00BC578A" w:rsidRDefault="00BC578A" w:rsidP="00BC578A">
      <w:pPr>
        <w:pStyle w:val="3GPPText"/>
        <w:numPr>
          <w:ilvl w:val="0"/>
          <w:numId w:val="39"/>
        </w:numPr>
      </w:pPr>
    </w:p>
    <w:p w14:paraId="36D3C881" w14:textId="77777777" w:rsidR="00BC578A" w:rsidRDefault="00BC578A" w:rsidP="00BC578A">
      <w:pPr>
        <w:pStyle w:val="3GPPAgreements"/>
        <w:numPr>
          <w:ilvl w:val="1"/>
          <w:numId w:val="14"/>
        </w:numPr>
        <w:rPr>
          <w:b/>
        </w:rPr>
      </w:pPr>
      <w:r>
        <w:rPr>
          <w:b/>
        </w:rPr>
        <w:t>For PSSS/S-PSS sequence generation, reuse the same polynomial and initialization state as defined for PSS</w:t>
      </w:r>
    </w:p>
    <w:p w14:paraId="75BFC2FE" w14:textId="77777777" w:rsidR="00BC578A" w:rsidRDefault="00BC578A" w:rsidP="00BC578A">
      <w:pPr>
        <w:pStyle w:val="3GPPAgreements"/>
        <w:numPr>
          <w:ilvl w:val="1"/>
          <w:numId w:val="14"/>
        </w:numPr>
        <w:rPr>
          <w:b/>
        </w:rPr>
      </w:pPr>
      <w:r>
        <w:rPr>
          <w:b/>
        </w:rPr>
        <w:t>Select between the following alternatives to differentiate PSSS/S-PSS from PSS</w:t>
      </w:r>
    </w:p>
    <w:p w14:paraId="58A88B13" w14:textId="77777777" w:rsidR="00BC578A" w:rsidRDefault="00BC578A" w:rsidP="00BC578A">
      <w:pPr>
        <w:pStyle w:val="3GPPAgreements"/>
        <w:numPr>
          <w:ilvl w:val="2"/>
          <w:numId w:val="14"/>
        </w:numPr>
        <w:rPr>
          <w:b/>
        </w:rPr>
      </w:pPr>
      <w:r>
        <w:rPr>
          <w:b/>
        </w:rPr>
        <w:t>Rely on different frequency allocation (</w:t>
      </w:r>
      <w:proofErr w:type="spellStart"/>
      <w:r>
        <w:rPr>
          <w:b/>
        </w:rPr>
        <w:t>sidelink</w:t>
      </w:r>
      <w:proofErr w:type="spellEnd"/>
      <w:r>
        <w:rPr>
          <w:b/>
        </w:rPr>
        <w:t xml:space="preserve"> frequency is configurable)</w:t>
      </w:r>
    </w:p>
    <w:p w14:paraId="54EC3B08" w14:textId="77777777" w:rsidR="00BC578A" w:rsidRPr="00CC3350" w:rsidRDefault="00BC578A" w:rsidP="00BC578A">
      <w:pPr>
        <w:pStyle w:val="3GPPAgreements"/>
        <w:numPr>
          <w:ilvl w:val="2"/>
          <w:numId w:val="14"/>
        </w:numPr>
        <w:rPr>
          <w:b/>
        </w:rPr>
      </w:pPr>
      <w:r w:rsidRPr="00CC3350">
        <w:rPr>
          <w:b/>
        </w:rPr>
        <w:t xml:space="preserve">Apply time reversal mapping in frequency domain </w:t>
      </w:r>
      <w:r>
        <w:rPr>
          <w:b/>
        </w:rPr>
        <w:t xml:space="preserve">to </w:t>
      </w:r>
      <w:r w:rsidRPr="00CC3350">
        <w:rPr>
          <w:b/>
        </w:rPr>
        <w:t>get complex conjugated version of the legacy PSS signal</w:t>
      </w:r>
    </w:p>
    <w:p w14:paraId="05A187AA" w14:textId="77777777" w:rsidR="00BC578A" w:rsidRPr="00B43D97" w:rsidRDefault="00BC578A" w:rsidP="00BC578A">
      <w:pPr>
        <w:pStyle w:val="3GPPAgreements"/>
        <w:numPr>
          <w:ilvl w:val="1"/>
          <w:numId w:val="14"/>
        </w:numPr>
        <w:rPr>
          <w:b/>
        </w:rPr>
      </w:pPr>
      <w:r w:rsidRPr="00B43D97">
        <w:rPr>
          <w:b/>
        </w:rPr>
        <w:t xml:space="preserve">For </w:t>
      </w:r>
      <w:r>
        <w:rPr>
          <w:b/>
        </w:rPr>
        <w:t>PSSS/</w:t>
      </w:r>
      <w:r w:rsidRPr="00B43D97">
        <w:rPr>
          <w:b/>
        </w:rPr>
        <w:t>S-PSS signal</w:t>
      </w:r>
      <w:r>
        <w:rPr>
          <w:b/>
        </w:rPr>
        <w:t xml:space="preserve">, </w:t>
      </w:r>
      <w:r w:rsidRPr="00B43D97">
        <w:rPr>
          <w:b/>
        </w:rPr>
        <w:t>down</w:t>
      </w:r>
      <w:r>
        <w:rPr>
          <w:b/>
        </w:rPr>
        <w:t>-</w:t>
      </w:r>
      <w:r w:rsidRPr="00B43D97">
        <w:rPr>
          <w:b/>
        </w:rPr>
        <w:t xml:space="preserve">select between the following </w:t>
      </w:r>
      <w:r>
        <w:rPr>
          <w:b/>
        </w:rPr>
        <w:t>alternatives</w:t>
      </w:r>
    </w:p>
    <w:p w14:paraId="20DE2B7F" w14:textId="77777777" w:rsidR="00BC578A" w:rsidRDefault="00BC578A" w:rsidP="00BC578A">
      <w:pPr>
        <w:pStyle w:val="3GPPAgreements"/>
        <w:numPr>
          <w:ilvl w:val="2"/>
          <w:numId w:val="14"/>
        </w:numPr>
        <w:rPr>
          <w:b/>
        </w:rPr>
      </w:pPr>
      <w:r>
        <w:rPr>
          <w:b/>
        </w:rPr>
        <w:t xml:space="preserve">Alt.1: </w:t>
      </w:r>
      <w:r w:rsidRPr="00B43D97">
        <w:rPr>
          <w:b/>
        </w:rPr>
        <w:t xml:space="preserve">Use single PSSS/S-PSS signal for NR-V2X </w:t>
      </w:r>
      <w:proofErr w:type="spellStart"/>
      <w:r w:rsidRPr="00B43D97">
        <w:rPr>
          <w:b/>
        </w:rPr>
        <w:t>sidelink</w:t>
      </w:r>
      <w:proofErr w:type="spellEnd"/>
      <w:r w:rsidRPr="00B43D97">
        <w:rPr>
          <w:b/>
        </w:rPr>
        <w:t xml:space="preserve"> communication</w:t>
      </w:r>
    </w:p>
    <w:p w14:paraId="06377D75" w14:textId="77777777" w:rsidR="00BC578A" w:rsidRPr="00EE1351" w:rsidRDefault="00BC578A" w:rsidP="00BC578A">
      <w:pPr>
        <w:pStyle w:val="3GPPAgreements"/>
        <w:numPr>
          <w:ilvl w:val="2"/>
          <w:numId w:val="14"/>
        </w:numPr>
        <w:rPr>
          <w:b/>
        </w:rPr>
      </w:pPr>
      <w:r w:rsidRPr="00EE1351">
        <w:rPr>
          <w:b/>
        </w:rPr>
        <w:t xml:space="preserve">Alt.2: Use two PSSS/S-PSS signals for NR-V2X </w:t>
      </w:r>
      <w:proofErr w:type="spellStart"/>
      <w:r w:rsidRPr="00EE1351">
        <w:rPr>
          <w:b/>
        </w:rPr>
        <w:t>sidelink</w:t>
      </w:r>
      <w:proofErr w:type="spellEnd"/>
      <w:r w:rsidRPr="00EE1351">
        <w:rPr>
          <w:b/>
        </w:rPr>
        <w:t xml:space="preserve"> communication</w:t>
      </w:r>
    </w:p>
    <w:p w14:paraId="313F00D8" w14:textId="77777777" w:rsidR="00BC578A" w:rsidRDefault="00BC578A" w:rsidP="00BC578A">
      <w:pPr>
        <w:pStyle w:val="3GPPText"/>
        <w:numPr>
          <w:ilvl w:val="0"/>
          <w:numId w:val="40"/>
        </w:numPr>
      </w:pPr>
    </w:p>
    <w:p w14:paraId="59103443" w14:textId="77777777" w:rsidR="00BC578A" w:rsidRDefault="00BC578A" w:rsidP="00BC578A">
      <w:pPr>
        <w:pStyle w:val="3GPPAgreements"/>
        <w:numPr>
          <w:ilvl w:val="1"/>
          <w:numId w:val="14"/>
        </w:numPr>
        <w:rPr>
          <w:b/>
        </w:rPr>
      </w:pPr>
      <w:r>
        <w:rPr>
          <w:b/>
        </w:rPr>
        <w:t xml:space="preserve">For SSSS/S-SSS sequence generation, reuse the same polynomials and initialization state as defined for legacy SSS on </w:t>
      </w:r>
      <w:proofErr w:type="spellStart"/>
      <w:r>
        <w:rPr>
          <w:b/>
        </w:rPr>
        <w:t>Uu</w:t>
      </w:r>
      <w:proofErr w:type="spellEnd"/>
      <w:r>
        <w:rPr>
          <w:b/>
        </w:rPr>
        <w:t xml:space="preserve"> link</w:t>
      </w:r>
    </w:p>
    <w:p w14:paraId="5DB1C75A" w14:textId="77777777" w:rsidR="00BC578A" w:rsidRDefault="00BC578A" w:rsidP="00BC578A">
      <w:pPr>
        <w:pStyle w:val="3GPPAgreements"/>
        <w:numPr>
          <w:ilvl w:val="1"/>
          <w:numId w:val="14"/>
        </w:numPr>
        <w:rPr>
          <w:b/>
        </w:rPr>
      </w:pPr>
      <w:r>
        <w:rPr>
          <w:b/>
        </w:rPr>
        <w:t>For number of SSSS/S-SSS sequences, select between the following two alternatives:</w:t>
      </w:r>
    </w:p>
    <w:p w14:paraId="0839BFCF" w14:textId="77777777" w:rsidR="00BC578A" w:rsidRDefault="00BC578A" w:rsidP="00BC578A">
      <w:pPr>
        <w:pStyle w:val="3GPPAgreements"/>
        <w:numPr>
          <w:ilvl w:val="2"/>
          <w:numId w:val="14"/>
        </w:numPr>
        <w:rPr>
          <w:b/>
        </w:rPr>
      </w:pPr>
      <w:r>
        <w:rPr>
          <w:b/>
        </w:rPr>
        <w:t xml:space="preserve">Alt.1 Keep the same number of SSSS/S-SSS sequences for PC5 as it is defined for </w:t>
      </w:r>
      <w:proofErr w:type="spellStart"/>
      <w:r>
        <w:rPr>
          <w:b/>
        </w:rPr>
        <w:t>Uu</w:t>
      </w:r>
      <w:proofErr w:type="spellEnd"/>
      <w:r>
        <w:rPr>
          <w:b/>
        </w:rPr>
        <w:t xml:space="preserve"> (i.e. 336 sequences)</w:t>
      </w:r>
    </w:p>
    <w:p w14:paraId="2A802232" w14:textId="77777777" w:rsidR="00BC578A" w:rsidRDefault="00BC578A" w:rsidP="00BC578A">
      <w:pPr>
        <w:pStyle w:val="3GPPAgreements"/>
        <w:numPr>
          <w:ilvl w:val="2"/>
          <w:numId w:val="14"/>
        </w:numPr>
        <w:rPr>
          <w:b/>
        </w:rPr>
      </w:pPr>
      <w:r>
        <w:rPr>
          <w:b/>
        </w:rPr>
        <w:t>Alt.2 Reduce the number of SSSS/S-SSS sequences for PC5 in two times (i.e. 168 sequences) to be on par with LTE V2X design</w:t>
      </w:r>
    </w:p>
    <w:p w14:paraId="10ACA245" w14:textId="77777777" w:rsidR="00BC578A" w:rsidRDefault="00BC578A" w:rsidP="00BC578A">
      <w:pPr>
        <w:pStyle w:val="3GPPAgreements"/>
        <w:numPr>
          <w:ilvl w:val="1"/>
          <w:numId w:val="14"/>
        </w:numPr>
        <w:rPr>
          <w:b/>
        </w:rPr>
      </w:pPr>
      <w:r>
        <w:rPr>
          <w:b/>
        </w:rPr>
        <w:t>SSSS/S-SSS sequence carries information on SLSS ID</w:t>
      </w:r>
    </w:p>
    <w:p w14:paraId="6E2901E4" w14:textId="77777777" w:rsidR="00BC578A" w:rsidRPr="00D7698F" w:rsidRDefault="00BC578A" w:rsidP="00BC578A">
      <w:pPr>
        <w:pStyle w:val="3GPPText"/>
        <w:numPr>
          <w:ilvl w:val="0"/>
          <w:numId w:val="41"/>
        </w:numPr>
      </w:pPr>
    </w:p>
    <w:p w14:paraId="363A6869" w14:textId="77777777" w:rsidR="00BC578A" w:rsidRPr="00D7698F" w:rsidRDefault="00BC578A" w:rsidP="00BC578A">
      <w:pPr>
        <w:pStyle w:val="3GPPAgreements"/>
        <w:numPr>
          <w:ilvl w:val="1"/>
          <w:numId w:val="14"/>
        </w:numPr>
        <w:rPr>
          <w:b/>
        </w:rPr>
      </w:pPr>
      <w:r w:rsidRPr="00D7698F">
        <w:rPr>
          <w:b/>
        </w:rPr>
        <w:t>The following content is carried by PSBCH</w:t>
      </w:r>
    </w:p>
    <w:p w14:paraId="79C4633A" w14:textId="77777777" w:rsidR="00BC578A" w:rsidRPr="00D7698F" w:rsidRDefault="00BC578A" w:rsidP="00BC578A">
      <w:pPr>
        <w:pStyle w:val="3GPPAgreements"/>
        <w:numPr>
          <w:ilvl w:val="1"/>
          <w:numId w:val="9"/>
        </w:numPr>
        <w:rPr>
          <w:b/>
        </w:rPr>
      </w:pPr>
      <w:r w:rsidRPr="00D7698F">
        <w:rPr>
          <w:b/>
        </w:rPr>
        <w:t>DFN (frame/sub-frame/slot number)</w:t>
      </w:r>
    </w:p>
    <w:p w14:paraId="7E1F952A" w14:textId="77777777" w:rsidR="00BC578A" w:rsidRPr="00D7698F" w:rsidRDefault="00BC578A" w:rsidP="00BC578A">
      <w:pPr>
        <w:pStyle w:val="3GPPAgreements"/>
        <w:numPr>
          <w:ilvl w:val="1"/>
          <w:numId w:val="9"/>
        </w:numPr>
        <w:rPr>
          <w:b/>
        </w:rPr>
      </w:pPr>
      <w:r w:rsidRPr="00D7698F">
        <w:rPr>
          <w:b/>
        </w:rPr>
        <w:t xml:space="preserve">Type of </w:t>
      </w:r>
      <w:proofErr w:type="spellStart"/>
      <w:r w:rsidRPr="00D7698F">
        <w:rPr>
          <w:b/>
        </w:rPr>
        <w:t>sidelink</w:t>
      </w:r>
      <w:proofErr w:type="spellEnd"/>
      <w:r w:rsidRPr="00D7698F">
        <w:rPr>
          <w:b/>
        </w:rPr>
        <w:t xml:space="preserve"> synchronization procedure (GNSS or </w:t>
      </w:r>
      <w:proofErr w:type="spellStart"/>
      <w:r w:rsidRPr="00D7698F">
        <w:rPr>
          <w:b/>
        </w:rPr>
        <w:t>eNB</w:t>
      </w:r>
      <w:proofErr w:type="spellEnd"/>
      <w:r w:rsidRPr="00D7698F">
        <w:rPr>
          <w:b/>
        </w:rPr>
        <w:t>/</w:t>
      </w:r>
      <w:proofErr w:type="spellStart"/>
      <w:r w:rsidRPr="00D7698F">
        <w:rPr>
          <w:b/>
        </w:rPr>
        <w:t>gNB</w:t>
      </w:r>
      <w:proofErr w:type="spellEnd"/>
      <w:r w:rsidRPr="00D7698F">
        <w:rPr>
          <w:b/>
        </w:rPr>
        <w:t xml:space="preserve"> based)</w:t>
      </w:r>
    </w:p>
    <w:p w14:paraId="1CAA5815" w14:textId="77777777" w:rsidR="00BC578A" w:rsidRPr="00D7698F" w:rsidRDefault="00BC578A" w:rsidP="00BC578A">
      <w:pPr>
        <w:pStyle w:val="3GPPAgreements"/>
        <w:numPr>
          <w:ilvl w:val="1"/>
          <w:numId w:val="9"/>
        </w:numPr>
        <w:rPr>
          <w:b/>
        </w:rPr>
      </w:pPr>
      <w:r w:rsidRPr="00D7698F">
        <w:rPr>
          <w:b/>
        </w:rPr>
        <w:t>Original synchronization source: GNSS, NW (</w:t>
      </w:r>
      <w:proofErr w:type="spellStart"/>
      <w:r w:rsidRPr="00D7698F">
        <w:rPr>
          <w:b/>
        </w:rPr>
        <w:t>eNB</w:t>
      </w:r>
      <w:proofErr w:type="spellEnd"/>
      <w:r w:rsidRPr="00D7698F">
        <w:rPr>
          <w:b/>
        </w:rPr>
        <w:t xml:space="preserve"> or </w:t>
      </w:r>
      <w:proofErr w:type="spellStart"/>
      <w:r w:rsidRPr="00D7698F">
        <w:rPr>
          <w:b/>
        </w:rPr>
        <w:t>gNB</w:t>
      </w:r>
      <w:proofErr w:type="spellEnd"/>
      <w:r w:rsidRPr="00D7698F">
        <w:rPr>
          <w:b/>
        </w:rPr>
        <w:t>), UE(independent synchronization source)</w:t>
      </w:r>
    </w:p>
    <w:p w14:paraId="4E01DFCA" w14:textId="77777777" w:rsidR="00BC578A" w:rsidRPr="00D7698F" w:rsidRDefault="00BC578A" w:rsidP="00BC578A">
      <w:pPr>
        <w:pStyle w:val="3GPPAgreements"/>
        <w:numPr>
          <w:ilvl w:val="1"/>
          <w:numId w:val="9"/>
        </w:numPr>
        <w:rPr>
          <w:b/>
        </w:rPr>
      </w:pPr>
      <w:r w:rsidRPr="00D7698F">
        <w:rPr>
          <w:b/>
        </w:rPr>
        <w:t>Sync Hop Information</w:t>
      </w:r>
    </w:p>
    <w:p w14:paraId="38F33122" w14:textId="77777777" w:rsidR="00BC578A" w:rsidRPr="00D7698F" w:rsidRDefault="00BC578A" w:rsidP="00BC578A">
      <w:pPr>
        <w:pStyle w:val="3GPPAgreements"/>
        <w:numPr>
          <w:ilvl w:val="2"/>
          <w:numId w:val="9"/>
        </w:numPr>
        <w:rPr>
          <w:b/>
        </w:rPr>
      </w:pPr>
      <w:r w:rsidRPr="00D7698F">
        <w:rPr>
          <w:b/>
        </w:rPr>
        <w:tab/>
        <w:t>Directly or indirectly synchronized to original synchronization source</w:t>
      </w:r>
    </w:p>
    <w:p w14:paraId="64B0BCA4" w14:textId="77777777" w:rsidR="00BC578A" w:rsidRPr="00D7698F" w:rsidRDefault="00BC578A" w:rsidP="00BC578A">
      <w:pPr>
        <w:pStyle w:val="3GPPAgreements"/>
        <w:numPr>
          <w:ilvl w:val="1"/>
          <w:numId w:val="9"/>
        </w:numPr>
        <w:rPr>
          <w:b/>
        </w:rPr>
      </w:pPr>
      <w:r w:rsidRPr="00D7698F">
        <w:rPr>
          <w:b/>
        </w:rPr>
        <w:t xml:space="preserve">TDD-UL-DL configuration information and Slot Format Information (analogue of TDD configuration in LTE) </w:t>
      </w:r>
    </w:p>
    <w:p w14:paraId="6B41D0DE" w14:textId="77777777" w:rsidR="00BC578A" w:rsidRPr="00D7698F" w:rsidRDefault="00BC578A" w:rsidP="00BC578A">
      <w:pPr>
        <w:pStyle w:val="3GPPAgreements"/>
        <w:numPr>
          <w:ilvl w:val="2"/>
          <w:numId w:val="9"/>
        </w:numPr>
        <w:rPr>
          <w:b/>
        </w:rPr>
      </w:pPr>
      <w:r w:rsidRPr="00D7698F">
        <w:rPr>
          <w:b/>
        </w:rPr>
        <w:t xml:space="preserve">Indicates which slots are used for </w:t>
      </w:r>
      <w:proofErr w:type="spellStart"/>
      <w:r w:rsidRPr="00D7698F">
        <w:rPr>
          <w:b/>
        </w:rPr>
        <w:t>sidelink</w:t>
      </w:r>
      <w:proofErr w:type="spellEnd"/>
      <w:r>
        <w:rPr>
          <w:b/>
        </w:rPr>
        <w:t>/uplink</w:t>
      </w:r>
      <w:r w:rsidRPr="00D7698F">
        <w:rPr>
          <w:b/>
        </w:rPr>
        <w:t xml:space="preserve"> and their configuration</w:t>
      </w:r>
    </w:p>
    <w:p w14:paraId="56F6C710" w14:textId="77777777" w:rsidR="00BC578A" w:rsidRPr="00D7698F" w:rsidRDefault="00BC578A" w:rsidP="00BC578A">
      <w:pPr>
        <w:pStyle w:val="3GPPAgreements"/>
        <w:numPr>
          <w:ilvl w:val="1"/>
          <w:numId w:val="9"/>
        </w:numPr>
        <w:rPr>
          <w:b/>
        </w:rPr>
      </w:pPr>
      <w:proofErr w:type="spellStart"/>
      <w:r w:rsidRPr="00D7698F">
        <w:rPr>
          <w:b/>
        </w:rPr>
        <w:t>Sidelink</w:t>
      </w:r>
      <w:proofErr w:type="spellEnd"/>
      <w:r w:rsidRPr="00D7698F">
        <w:rPr>
          <w:b/>
        </w:rPr>
        <w:t xml:space="preserve"> Resource Configuration ID (Profile ID)</w:t>
      </w:r>
    </w:p>
    <w:p w14:paraId="543F98BD" w14:textId="77777777" w:rsidR="00BC578A" w:rsidRPr="00D7698F" w:rsidRDefault="00BC578A" w:rsidP="00BC578A">
      <w:pPr>
        <w:pStyle w:val="3GPPAgreements"/>
        <w:numPr>
          <w:ilvl w:val="2"/>
          <w:numId w:val="9"/>
        </w:numPr>
        <w:rPr>
          <w:b/>
        </w:rPr>
      </w:pPr>
      <w:r w:rsidRPr="00D7698F">
        <w:rPr>
          <w:b/>
        </w:rPr>
        <w:tab/>
        <w:t xml:space="preserve">Profile of </w:t>
      </w:r>
      <w:proofErr w:type="spellStart"/>
      <w:r w:rsidRPr="00D7698F">
        <w:rPr>
          <w:b/>
        </w:rPr>
        <w:t>sidelink</w:t>
      </w:r>
      <w:proofErr w:type="spellEnd"/>
      <w:r w:rsidRPr="00D7698F">
        <w:rPr>
          <w:b/>
        </w:rPr>
        <w:t xml:space="preserve"> resource configuration (applicable at least for ITS carriers)</w:t>
      </w:r>
    </w:p>
    <w:p w14:paraId="26D36207" w14:textId="77777777" w:rsidR="00BC578A" w:rsidRPr="00D7698F" w:rsidRDefault="00BC578A" w:rsidP="00BC578A">
      <w:pPr>
        <w:pStyle w:val="3GPPAgreements"/>
        <w:numPr>
          <w:ilvl w:val="3"/>
          <w:numId w:val="9"/>
        </w:numPr>
        <w:rPr>
          <w:b/>
        </w:rPr>
      </w:pPr>
      <w:r w:rsidRPr="00D7698F">
        <w:rPr>
          <w:b/>
        </w:rPr>
        <w:tab/>
        <w:t xml:space="preserve">Includes information on PSCCH/PSSCH/PSFCH and PSBCH resource configuration on given carrier </w:t>
      </w:r>
    </w:p>
    <w:p w14:paraId="16647871" w14:textId="77777777" w:rsidR="00BC578A" w:rsidRPr="00D7698F" w:rsidRDefault="00BC578A" w:rsidP="00BC578A">
      <w:pPr>
        <w:pStyle w:val="3GPPAgreements"/>
        <w:numPr>
          <w:ilvl w:val="3"/>
          <w:numId w:val="9"/>
        </w:numPr>
        <w:rPr>
          <w:b/>
        </w:rPr>
      </w:pPr>
      <w:r w:rsidRPr="00D7698F">
        <w:rPr>
          <w:b/>
        </w:rPr>
        <w:t xml:space="preserve">SLSS/PSBCH offset with respect to Point A for given </w:t>
      </w:r>
      <w:proofErr w:type="spellStart"/>
      <w:r w:rsidRPr="00D7698F">
        <w:rPr>
          <w:b/>
        </w:rPr>
        <w:t>sidelink</w:t>
      </w:r>
      <w:proofErr w:type="spellEnd"/>
      <w:r w:rsidRPr="00D7698F">
        <w:rPr>
          <w:b/>
        </w:rPr>
        <w:t xml:space="preserve"> carrier</w:t>
      </w:r>
    </w:p>
    <w:p w14:paraId="276D4EFC" w14:textId="77777777" w:rsidR="00BC578A" w:rsidRPr="00D7698F" w:rsidRDefault="00BC578A" w:rsidP="00BC578A">
      <w:pPr>
        <w:pStyle w:val="3GPPAgreements"/>
        <w:numPr>
          <w:ilvl w:val="3"/>
          <w:numId w:val="9"/>
        </w:numPr>
        <w:rPr>
          <w:b/>
        </w:rPr>
      </w:pPr>
      <w:proofErr w:type="spellStart"/>
      <w:r w:rsidRPr="00D7698F">
        <w:rPr>
          <w:b/>
        </w:rPr>
        <w:t>Sidelink</w:t>
      </w:r>
      <w:proofErr w:type="spellEnd"/>
      <w:r w:rsidRPr="00D7698F">
        <w:rPr>
          <w:b/>
        </w:rPr>
        <w:t xml:space="preserve"> Carrier Bandwidth and SL BWP parameters (SCS, CP, BW)</w:t>
      </w:r>
    </w:p>
    <w:p w14:paraId="277BDB69" w14:textId="77777777" w:rsidR="00BC578A" w:rsidRPr="00D7698F" w:rsidRDefault="00BC578A" w:rsidP="00BC578A">
      <w:pPr>
        <w:pStyle w:val="3GPPAgreements"/>
        <w:numPr>
          <w:ilvl w:val="1"/>
          <w:numId w:val="9"/>
        </w:numPr>
        <w:rPr>
          <w:b/>
        </w:rPr>
      </w:pPr>
      <w:r w:rsidRPr="00D7698F">
        <w:rPr>
          <w:b/>
        </w:rPr>
        <w:t>Reserved bits – set to (pre)-configured value</w:t>
      </w:r>
    </w:p>
    <w:p w14:paraId="7EA63561" w14:textId="77777777" w:rsidR="00BC578A" w:rsidRPr="00D7698F" w:rsidRDefault="00BC578A" w:rsidP="00BC578A">
      <w:pPr>
        <w:pStyle w:val="3GPPText"/>
        <w:numPr>
          <w:ilvl w:val="0"/>
          <w:numId w:val="42"/>
        </w:numPr>
        <w:rPr>
          <w:lang w:val="en-GB"/>
        </w:rPr>
      </w:pPr>
    </w:p>
    <w:p w14:paraId="495AD42E" w14:textId="77777777" w:rsidR="00BC578A" w:rsidRPr="00D7698F" w:rsidRDefault="00BC578A" w:rsidP="00BC578A">
      <w:pPr>
        <w:pStyle w:val="3GPPText"/>
        <w:numPr>
          <w:ilvl w:val="1"/>
          <w:numId w:val="10"/>
        </w:numPr>
        <w:rPr>
          <w:b/>
          <w:lang w:val="en-GB"/>
        </w:rPr>
      </w:pPr>
      <w:proofErr w:type="spellStart"/>
      <w:r w:rsidRPr="00D7698F">
        <w:rPr>
          <w:b/>
          <w:lang w:val="en-GB"/>
        </w:rPr>
        <w:t>eNB</w:t>
      </w:r>
      <w:proofErr w:type="spellEnd"/>
      <w:r w:rsidRPr="00D7698F">
        <w:rPr>
          <w:b/>
          <w:lang w:val="en-GB"/>
        </w:rPr>
        <w:t xml:space="preserve"> when it serves for NR-V2X </w:t>
      </w:r>
      <w:proofErr w:type="spellStart"/>
      <w:r w:rsidRPr="00D7698F">
        <w:rPr>
          <w:b/>
          <w:lang w:val="en-GB"/>
        </w:rPr>
        <w:t>sidelink</w:t>
      </w:r>
      <w:proofErr w:type="spellEnd"/>
      <w:r w:rsidRPr="00D7698F">
        <w:rPr>
          <w:b/>
          <w:lang w:val="en-GB"/>
        </w:rPr>
        <w:t xml:space="preserve"> synchronization provides signalling for NR-V2X PSBCH content, SLSS ID, and configuration of </w:t>
      </w:r>
      <w:proofErr w:type="spellStart"/>
      <w:r w:rsidRPr="00D7698F">
        <w:rPr>
          <w:b/>
          <w:lang w:val="en-GB"/>
        </w:rPr>
        <w:t>sidelink</w:t>
      </w:r>
      <w:proofErr w:type="spellEnd"/>
      <w:r w:rsidRPr="00D7698F">
        <w:rPr>
          <w:b/>
          <w:lang w:val="en-GB"/>
        </w:rPr>
        <w:t xml:space="preserve"> synchronization resources</w:t>
      </w:r>
    </w:p>
    <w:p w14:paraId="3C8AD1FC" w14:textId="77777777" w:rsidR="00BC578A" w:rsidRPr="00D7698F" w:rsidRDefault="00BC578A" w:rsidP="00BC578A">
      <w:pPr>
        <w:pStyle w:val="3GPPText"/>
        <w:numPr>
          <w:ilvl w:val="1"/>
          <w:numId w:val="10"/>
        </w:numPr>
        <w:rPr>
          <w:b/>
          <w:lang w:val="en-GB"/>
        </w:rPr>
      </w:pPr>
      <w:r w:rsidRPr="00D7698F">
        <w:rPr>
          <w:b/>
          <w:lang w:val="en-GB"/>
        </w:rPr>
        <w:t xml:space="preserve">Signalling details are up to RAN2 (i.e. whether to update SIB21 or any other </w:t>
      </w:r>
      <w:proofErr w:type="spellStart"/>
      <w:r w:rsidRPr="00D7698F">
        <w:rPr>
          <w:b/>
          <w:lang w:val="en-GB"/>
        </w:rPr>
        <w:t>signaling</w:t>
      </w:r>
      <w:proofErr w:type="spellEnd"/>
      <w:r w:rsidRPr="00D7698F">
        <w:rPr>
          <w:b/>
          <w:lang w:val="en-GB"/>
        </w:rPr>
        <w:t>)</w:t>
      </w:r>
    </w:p>
    <w:p w14:paraId="737DB030" w14:textId="77777777" w:rsidR="00BC578A" w:rsidRDefault="00BC578A" w:rsidP="00BC578A">
      <w:pPr>
        <w:pStyle w:val="3GPPText"/>
        <w:numPr>
          <w:ilvl w:val="0"/>
          <w:numId w:val="43"/>
        </w:numPr>
        <w:rPr>
          <w:lang w:val="en-GB"/>
        </w:rPr>
      </w:pPr>
    </w:p>
    <w:p w14:paraId="37DD1B59" w14:textId="77777777" w:rsidR="00BC578A" w:rsidRDefault="00BC578A" w:rsidP="00BC578A">
      <w:pPr>
        <w:pStyle w:val="3GPPText"/>
        <w:numPr>
          <w:ilvl w:val="1"/>
          <w:numId w:val="10"/>
        </w:numPr>
        <w:rPr>
          <w:b/>
          <w:lang w:val="en-GB"/>
        </w:rPr>
      </w:pPr>
      <w:r>
        <w:rPr>
          <w:b/>
          <w:lang w:val="en-GB"/>
        </w:rPr>
        <w:t xml:space="preserve">Common and single synchronization reference is used for SLSS/PSBCH transmission across carriers as well as for transmission and reception of other </w:t>
      </w:r>
      <w:proofErr w:type="spellStart"/>
      <w:r>
        <w:rPr>
          <w:b/>
          <w:lang w:val="en-GB"/>
        </w:rPr>
        <w:t>sidelink</w:t>
      </w:r>
      <w:proofErr w:type="spellEnd"/>
      <w:r>
        <w:rPr>
          <w:b/>
          <w:lang w:val="en-GB"/>
        </w:rPr>
        <w:t xml:space="preserve"> channels in ITS carriers</w:t>
      </w:r>
    </w:p>
    <w:p w14:paraId="386EED30" w14:textId="77777777" w:rsidR="00BC578A" w:rsidRPr="008E558D" w:rsidRDefault="00BC578A" w:rsidP="00BC578A">
      <w:pPr>
        <w:pStyle w:val="3GPPText"/>
        <w:numPr>
          <w:ilvl w:val="1"/>
          <w:numId w:val="10"/>
        </w:numPr>
        <w:rPr>
          <w:b/>
          <w:lang w:val="en-GB"/>
        </w:rPr>
      </w:pPr>
      <w:r w:rsidRPr="008E558D">
        <w:rPr>
          <w:b/>
          <w:lang w:val="en-GB"/>
        </w:rPr>
        <w:t xml:space="preserve">SLSS/PSBCH </w:t>
      </w:r>
      <w:r>
        <w:rPr>
          <w:b/>
          <w:lang w:val="en-GB"/>
        </w:rPr>
        <w:t xml:space="preserve">configuration is aligned across multiple </w:t>
      </w:r>
      <w:proofErr w:type="spellStart"/>
      <w:r>
        <w:rPr>
          <w:b/>
          <w:lang w:val="en-GB"/>
        </w:rPr>
        <w:t>sidelink</w:t>
      </w:r>
      <w:proofErr w:type="spellEnd"/>
      <w:r>
        <w:rPr>
          <w:b/>
          <w:lang w:val="en-GB"/>
        </w:rPr>
        <w:t xml:space="preserve"> carriers if multiple carriers are considered</w:t>
      </w:r>
    </w:p>
    <w:p w14:paraId="3048326F" w14:textId="77777777" w:rsidR="00BC578A" w:rsidRDefault="00BC578A" w:rsidP="00BC578A">
      <w:pPr>
        <w:pStyle w:val="3GPPText"/>
        <w:numPr>
          <w:ilvl w:val="0"/>
          <w:numId w:val="44"/>
        </w:numPr>
        <w:rPr>
          <w:lang w:val="en-GB"/>
        </w:rPr>
      </w:pPr>
    </w:p>
    <w:p w14:paraId="5CC38950" w14:textId="77777777" w:rsidR="00BC578A" w:rsidRPr="008E558D" w:rsidRDefault="00BC578A" w:rsidP="00BC578A">
      <w:pPr>
        <w:pStyle w:val="3GPPText"/>
        <w:numPr>
          <w:ilvl w:val="1"/>
          <w:numId w:val="10"/>
        </w:numPr>
        <w:rPr>
          <w:b/>
          <w:lang w:val="en-GB"/>
        </w:rPr>
      </w:pPr>
      <w:r w:rsidRPr="008E558D">
        <w:rPr>
          <w:b/>
          <w:lang w:val="en-GB"/>
        </w:rPr>
        <w:t xml:space="preserve">Single </w:t>
      </w:r>
      <w:proofErr w:type="spellStart"/>
      <w:r w:rsidRPr="008E558D">
        <w:rPr>
          <w:b/>
          <w:lang w:val="en-GB"/>
        </w:rPr>
        <w:t>sidelink</w:t>
      </w:r>
      <w:proofErr w:type="spellEnd"/>
      <w:r w:rsidRPr="008E558D">
        <w:rPr>
          <w:b/>
          <w:lang w:val="en-GB"/>
        </w:rPr>
        <w:t xml:space="preserve"> synchronization resource in time is </w:t>
      </w:r>
      <w:r>
        <w:rPr>
          <w:b/>
          <w:lang w:val="en-GB"/>
        </w:rPr>
        <w:t>configured</w:t>
      </w:r>
      <w:r w:rsidRPr="008E558D">
        <w:rPr>
          <w:b/>
          <w:lang w:val="en-GB"/>
        </w:rPr>
        <w:t xml:space="preserve"> for SLSS/PSBCH transmission by all UEs</w:t>
      </w:r>
    </w:p>
    <w:p w14:paraId="5477BCB8" w14:textId="77777777" w:rsidR="00BC578A" w:rsidRPr="00681237" w:rsidRDefault="00BC578A" w:rsidP="00BC578A">
      <w:pPr>
        <w:pStyle w:val="3GPPText"/>
        <w:numPr>
          <w:ilvl w:val="1"/>
          <w:numId w:val="10"/>
        </w:numPr>
        <w:rPr>
          <w:b/>
          <w:lang w:val="en-GB"/>
        </w:rPr>
      </w:pPr>
      <w:r w:rsidRPr="008E558D">
        <w:rPr>
          <w:b/>
          <w:lang w:val="en-GB"/>
        </w:rPr>
        <w:t xml:space="preserve">Specific </w:t>
      </w:r>
      <w:r>
        <w:rPr>
          <w:b/>
          <w:lang w:val="en-GB"/>
        </w:rPr>
        <w:t xml:space="preserve">instances </w:t>
      </w:r>
      <w:r w:rsidRPr="008E558D">
        <w:rPr>
          <w:b/>
          <w:lang w:val="en-GB"/>
        </w:rPr>
        <w:t xml:space="preserve">for SLSS/PSBCH transmission </w:t>
      </w:r>
      <w:r>
        <w:rPr>
          <w:b/>
          <w:lang w:val="en-GB"/>
        </w:rPr>
        <w:t xml:space="preserve">within </w:t>
      </w:r>
      <w:proofErr w:type="spellStart"/>
      <w:r>
        <w:rPr>
          <w:b/>
          <w:lang w:val="en-GB"/>
        </w:rPr>
        <w:t>sidelink</w:t>
      </w:r>
      <w:proofErr w:type="spellEnd"/>
      <w:r>
        <w:rPr>
          <w:b/>
          <w:lang w:val="en-GB"/>
        </w:rPr>
        <w:t xml:space="preserve"> synchronization resource </w:t>
      </w:r>
      <w:r w:rsidRPr="008E558D">
        <w:rPr>
          <w:b/>
          <w:lang w:val="en-GB"/>
        </w:rPr>
        <w:t xml:space="preserve">are associated with the type of sync reference UE (e.g. </w:t>
      </w:r>
      <w:r>
        <w:rPr>
          <w:b/>
          <w:lang w:val="en-GB"/>
        </w:rPr>
        <w:t>(in)-</w:t>
      </w:r>
      <w:r w:rsidRPr="008E558D">
        <w:rPr>
          <w:b/>
          <w:lang w:val="en-GB"/>
        </w:rPr>
        <w:t xml:space="preserve">directly synchronized to GNSS, </w:t>
      </w:r>
      <w:proofErr w:type="spellStart"/>
      <w:r w:rsidRPr="008E558D">
        <w:rPr>
          <w:b/>
          <w:lang w:val="en-GB"/>
        </w:rPr>
        <w:t>eNB</w:t>
      </w:r>
      <w:proofErr w:type="spellEnd"/>
      <w:r w:rsidRPr="008E558D">
        <w:rPr>
          <w:b/>
          <w:lang w:val="en-GB"/>
        </w:rPr>
        <w:t>/</w:t>
      </w:r>
      <w:proofErr w:type="spellStart"/>
      <w:r w:rsidRPr="008E558D">
        <w:rPr>
          <w:b/>
          <w:lang w:val="en-GB"/>
        </w:rPr>
        <w:t>gNB</w:t>
      </w:r>
      <w:proofErr w:type="spellEnd"/>
      <w:r w:rsidRPr="008E558D">
        <w:rPr>
          <w:b/>
          <w:lang w:val="en-GB"/>
        </w:rPr>
        <w:t xml:space="preserve">, </w:t>
      </w:r>
      <w:r>
        <w:rPr>
          <w:b/>
          <w:lang w:val="en-GB"/>
        </w:rPr>
        <w:t>ISS</w:t>
      </w:r>
      <w:r w:rsidRPr="00681237">
        <w:rPr>
          <w:b/>
          <w:lang w:val="en-GB"/>
        </w:rPr>
        <w:t>)</w:t>
      </w:r>
    </w:p>
    <w:p w14:paraId="108FC5F3" w14:textId="77777777" w:rsidR="00BC578A" w:rsidRDefault="00BC578A" w:rsidP="00BC578A">
      <w:pPr>
        <w:pStyle w:val="3GPPText"/>
        <w:numPr>
          <w:ilvl w:val="2"/>
          <w:numId w:val="10"/>
        </w:numPr>
        <w:rPr>
          <w:b/>
          <w:lang w:val="en-GB"/>
        </w:rPr>
      </w:pPr>
      <w:r>
        <w:rPr>
          <w:b/>
          <w:lang w:val="en-GB"/>
        </w:rPr>
        <w:t>T</w:t>
      </w:r>
      <w:r w:rsidRPr="008E558D">
        <w:rPr>
          <w:b/>
          <w:lang w:val="en-GB"/>
        </w:rPr>
        <w:t xml:space="preserve">ime multiplexing of SLSS/PSBCH transmissions from different sync source types is determined by pre-defined rules for </w:t>
      </w:r>
      <w:r>
        <w:rPr>
          <w:b/>
          <w:lang w:val="en-GB"/>
        </w:rPr>
        <w:t xml:space="preserve">transmission within </w:t>
      </w:r>
      <w:proofErr w:type="spellStart"/>
      <w:r>
        <w:rPr>
          <w:b/>
          <w:lang w:val="en-GB"/>
        </w:rPr>
        <w:t>sidelink</w:t>
      </w:r>
      <w:proofErr w:type="spellEnd"/>
      <w:r>
        <w:rPr>
          <w:b/>
          <w:lang w:val="en-GB"/>
        </w:rPr>
        <w:t xml:space="preserve"> </w:t>
      </w:r>
      <w:r w:rsidRPr="008E558D">
        <w:rPr>
          <w:b/>
          <w:lang w:val="en-GB"/>
        </w:rPr>
        <w:t>synchronization resource</w:t>
      </w:r>
    </w:p>
    <w:p w14:paraId="6B1FFA82" w14:textId="77777777" w:rsidR="00BC578A" w:rsidRPr="00F61506" w:rsidRDefault="00BC578A" w:rsidP="00BC578A">
      <w:pPr>
        <w:pStyle w:val="3GPPText"/>
        <w:numPr>
          <w:ilvl w:val="0"/>
          <w:numId w:val="45"/>
        </w:numPr>
        <w:rPr>
          <w:lang w:val="en-GB"/>
        </w:rPr>
      </w:pPr>
    </w:p>
    <w:p w14:paraId="44DA4A95" w14:textId="77777777" w:rsidR="00BC578A" w:rsidRPr="008E558D" w:rsidRDefault="00BC578A" w:rsidP="00BC578A">
      <w:pPr>
        <w:pStyle w:val="3GPPText"/>
        <w:numPr>
          <w:ilvl w:val="1"/>
          <w:numId w:val="10"/>
        </w:numPr>
        <w:rPr>
          <w:b/>
          <w:lang w:val="en-GB"/>
        </w:rPr>
      </w:pPr>
      <w:r w:rsidRPr="008E558D">
        <w:rPr>
          <w:b/>
          <w:lang w:val="en-GB"/>
        </w:rPr>
        <w:t>SLSS/PSBCH transmissions from different source types can be multiplexed in frequency on the same synchronization resource in time</w:t>
      </w:r>
    </w:p>
    <w:p w14:paraId="056C0BA0" w14:textId="77777777" w:rsidR="00BC578A" w:rsidRDefault="00BC578A" w:rsidP="00BC578A">
      <w:pPr>
        <w:pStyle w:val="3GPPText"/>
        <w:numPr>
          <w:ilvl w:val="1"/>
          <w:numId w:val="10"/>
        </w:numPr>
        <w:rPr>
          <w:b/>
          <w:lang w:val="en-GB"/>
        </w:rPr>
      </w:pPr>
      <w:r w:rsidRPr="008E558D">
        <w:rPr>
          <w:b/>
          <w:lang w:val="en-GB"/>
        </w:rPr>
        <w:t xml:space="preserve">SLSS/PSBCH transmission on a given time-frequency </w:t>
      </w:r>
      <w:proofErr w:type="spellStart"/>
      <w:r w:rsidRPr="008E558D">
        <w:rPr>
          <w:b/>
          <w:lang w:val="en-GB"/>
        </w:rPr>
        <w:t>sidelink</w:t>
      </w:r>
      <w:proofErr w:type="spellEnd"/>
      <w:r w:rsidRPr="008E558D">
        <w:rPr>
          <w:b/>
          <w:lang w:val="en-GB"/>
        </w:rPr>
        <w:t xml:space="preserve"> synchronization resource is determined by type of UE synchronization reference</w:t>
      </w:r>
    </w:p>
    <w:p w14:paraId="14A5FF1F" w14:textId="77777777" w:rsidR="00BC578A" w:rsidRPr="00D7698F" w:rsidRDefault="00BC578A" w:rsidP="00BC578A">
      <w:pPr>
        <w:pStyle w:val="3GPPText"/>
        <w:numPr>
          <w:ilvl w:val="0"/>
          <w:numId w:val="46"/>
        </w:numPr>
        <w:rPr>
          <w:lang w:val="en-GB"/>
        </w:rPr>
      </w:pPr>
    </w:p>
    <w:p w14:paraId="3F390D32" w14:textId="77777777" w:rsidR="00BC578A" w:rsidRPr="00D7698F" w:rsidRDefault="00BC578A" w:rsidP="00BC578A">
      <w:pPr>
        <w:pStyle w:val="3GPPText"/>
        <w:numPr>
          <w:ilvl w:val="1"/>
          <w:numId w:val="10"/>
        </w:numPr>
        <w:rPr>
          <w:b/>
          <w:lang w:val="en-GB"/>
        </w:rPr>
      </w:pPr>
      <w:r w:rsidRPr="00D7698F">
        <w:rPr>
          <w:b/>
          <w:bCs/>
        </w:rPr>
        <w:t>Use the first symbol of slot as an AGC training symbol</w:t>
      </w:r>
    </w:p>
    <w:p w14:paraId="0ABC1534" w14:textId="77777777" w:rsidR="00BC578A" w:rsidRPr="00D7698F" w:rsidRDefault="00BC578A" w:rsidP="00BC578A">
      <w:pPr>
        <w:pStyle w:val="3GPPText"/>
        <w:numPr>
          <w:ilvl w:val="2"/>
          <w:numId w:val="10"/>
        </w:numPr>
        <w:rPr>
          <w:b/>
          <w:lang w:val="en-GB"/>
        </w:rPr>
      </w:pPr>
      <w:r w:rsidRPr="00D7698F">
        <w:rPr>
          <w:b/>
          <w:bCs/>
        </w:rPr>
        <w:t xml:space="preserve">AGC training symbol is a replica of any predefined symbol in a slot (e.g. #1, 2, etc.) according to instantaneous </w:t>
      </w:r>
      <w:proofErr w:type="spellStart"/>
      <w:r w:rsidRPr="00D7698F">
        <w:rPr>
          <w:b/>
          <w:bCs/>
        </w:rPr>
        <w:t>sidelink</w:t>
      </w:r>
      <w:proofErr w:type="spellEnd"/>
      <w:r w:rsidRPr="00D7698F">
        <w:rPr>
          <w:b/>
          <w:bCs/>
        </w:rPr>
        <w:t xml:space="preserve"> resource allocation or signal generated from Gold sequence generator with the same bandwidth and transmit power as remaining symbols in the slot.</w:t>
      </w:r>
    </w:p>
    <w:p w14:paraId="54AC61BD" w14:textId="77777777" w:rsidR="00BC578A" w:rsidRPr="00D7698F" w:rsidRDefault="00BC578A" w:rsidP="00BC578A">
      <w:pPr>
        <w:pStyle w:val="3GPPText"/>
        <w:numPr>
          <w:ilvl w:val="0"/>
          <w:numId w:val="47"/>
        </w:numPr>
      </w:pPr>
    </w:p>
    <w:p w14:paraId="742E6CDE" w14:textId="77777777" w:rsidR="00BC578A" w:rsidRPr="00D7698F" w:rsidRDefault="00BC578A" w:rsidP="00BC578A">
      <w:pPr>
        <w:pStyle w:val="3GPPText"/>
        <w:numPr>
          <w:ilvl w:val="1"/>
          <w:numId w:val="13"/>
        </w:numPr>
        <w:rPr>
          <w:b/>
        </w:rPr>
      </w:pPr>
      <w:r w:rsidRPr="00D7698F">
        <w:rPr>
          <w:b/>
        </w:rPr>
        <w:t xml:space="preserve">Support data-aided synchronization for NR-V2X </w:t>
      </w:r>
      <w:proofErr w:type="spellStart"/>
      <w:r w:rsidRPr="00D7698F">
        <w:rPr>
          <w:b/>
        </w:rPr>
        <w:t>sidelink</w:t>
      </w:r>
      <w:proofErr w:type="spellEnd"/>
      <w:r w:rsidRPr="00D7698F">
        <w:rPr>
          <w:b/>
        </w:rPr>
        <w:t xml:space="preserve"> communication based on processing of DMRS and/or AGC training symbol</w:t>
      </w:r>
    </w:p>
    <w:p w14:paraId="34137F5A" w14:textId="77777777" w:rsidR="00BC578A" w:rsidRPr="00D7698F" w:rsidRDefault="00BC578A" w:rsidP="00BC578A">
      <w:pPr>
        <w:pStyle w:val="3GPPText"/>
        <w:numPr>
          <w:ilvl w:val="1"/>
          <w:numId w:val="13"/>
        </w:numPr>
        <w:rPr>
          <w:b/>
        </w:rPr>
      </w:pPr>
      <w:r w:rsidRPr="00D7698F">
        <w:rPr>
          <w:b/>
        </w:rPr>
        <w:t>In order to follow synchronization procedure, UE transmitting PSCCH/PSSCH indicates its synchronization source type</w:t>
      </w:r>
    </w:p>
    <w:p w14:paraId="6B097F87" w14:textId="77777777" w:rsidR="00BC578A" w:rsidRPr="00D7698F" w:rsidRDefault="00BC578A" w:rsidP="00BC578A">
      <w:pPr>
        <w:pStyle w:val="3GPPText"/>
        <w:numPr>
          <w:ilvl w:val="1"/>
          <w:numId w:val="13"/>
        </w:numPr>
        <w:rPr>
          <w:b/>
        </w:rPr>
      </w:pPr>
      <w:r w:rsidRPr="00D7698F">
        <w:rPr>
          <w:b/>
        </w:rPr>
        <w:t>Other details of UE behavior are left up to UE implementation</w:t>
      </w:r>
    </w:p>
    <w:p w14:paraId="0C05A462" w14:textId="68F3D654" w:rsidR="003E4832" w:rsidRDefault="003E4832" w:rsidP="003A329B">
      <w:pPr>
        <w:pStyle w:val="3GPPText"/>
      </w:pPr>
    </w:p>
    <w:p w14:paraId="18FB56A7" w14:textId="77777777" w:rsidR="00382466" w:rsidRPr="003A329B" w:rsidRDefault="00382466" w:rsidP="003A329B">
      <w:pPr>
        <w:pStyle w:val="3GPPText"/>
      </w:pPr>
    </w:p>
    <w:p w14:paraId="4F7FFCC5" w14:textId="77777777" w:rsidR="009401A4" w:rsidRPr="00A55D62" w:rsidRDefault="009401A4" w:rsidP="00E673D8">
      <w:pPr>
        <w:pStyle w:val="3GPPH1"/>
        <w:rPr>
          <w:lang w:val="en-US"/>
        </w:rPr>
      </w:pPr>
      <w:r w:rsidRPr="00A55D62">
        <w:rPr>
          <w:lang w:val="en-US"/>
        </w:rPr>
        <w:t>References</w:t>
      </w:r>
    </w:p>
    <w:bookmarkStart w:id="8" w:name="_Ref5053785"/>
    <w:p w14:paraId="7C11021B" w14:textId="77777777" w:rsidR="0031566D" w:rsidRDefault="0031566D" w:rsidP="00E778A4">
      <w:pPr>
        <w:widowControl w:val="0"/>
        <w:numPr>
          <w:ilvl w:val="0"/>
          <w:numId w:val="18"/>
        </w:numPr>
        <w:overflowPunct/>
        <w:autoSpaceDE/>
        <w:adjustRightInd/>
        <w:jc w:val="both"/>
        <w:textAlignment w:val="auto"/>
        <w:rPr>
          <w:iCs/>
          <w:sz w:val="22"/>
          <w:lang w:val="en-US"/>
        </w:rPr>
      </w:pPr>
      <w:r w:rsidRPr="00382B5F">
        <w:rPr>
          <w:iCs/>
          <w:sz w:val="22"/>
          <w:lang w:val="en-US"/>
        </w:rPr>
        <w:fldChar w:fldCharType="begin"/>
      </w:r>
      <w:r w:rsidRPr="00382B5F">
        <w:rPr>
          <w:iCs/>
          <w:sz w:val="22"/>
          <w:lang w:val="en-US"/>
        </w:rPr>
        <w:instrText>HYPERLINK "http://www.3gpp.org/ftp/tsg_ran/TSG_RAN/TSGR_83/Docs/RP-190766.zip"</w:instrText>
      </w:r>
      <w:r w:rsidR="007213BA" w:rsidRPr="00382B5F">
        <w:rPr>
          <w:iCs/>
          <w:sz w:val="22"/>
          <w:lang w:val="en-US"/>
        </w:rPr>
      </w:r>
      <w:r w:rsidRPr="00382B5F">
        <w:rPr>
          <w:iCs/>
          <w:sz w:val="22"/>
          <w:lang w:val="en-US"/>
        </w:rPr>
        <w:fldChar w:fldCharType="separate"/>
      </w:r>
      <w:r w:rsidRPr="00382B5F">
        <w:rPr>
          <w:iCs/>
          <w:sz w:val="22"/>
          <w:lang w:val="en-US"/>
        </w:rPr>
        <w:t>RP-190766</w:t>
      </w:r>
      <w:r w:rsidRPr="00382B5F">
        <w:rPr>
          <w:iCs/>
          <w:sz w:val="22"/>
          <w:lang w:val="en-US"/>
        </w:rPr>
        <w:fldChar w:fldCharType="end"/>
      </w:r>
      <w:r>
        <w:rPr>
          <w:iCs/>
          <w:sz w:val="22"/>
          <w:lang w:val="en-US"/>
        </w:rPr>
        <w:t>, “</w:t>
      </w:r>
      <w:r w:rsidRPr="00382B5F">
        <w:rPr>
          <w:iCs/>
          <w:sz w:val="22"/>
          <w:lang w:val="en-US"/>
        </w:rPr>
        <w:t>New WID on 5</w:t>
      </w:r>
      <w:r w:rsidRPr="00382B5F">
        <w:rPr>
          <w:rFonts w:hint="eastAsia"/>
          <w:iCs/>
          <w:sz w:val="22"/>
          <w:lang w:val="en-US"/>
        </w:rPr>
        <w:t xml:space="preserve">G V2X with NR </w:t>
      </w:r>
      <w:proofErr w:type="spellStart"/>
      <w:r w:rsidRPr="00382B5F">
        <w:rPr>
          <w:rFonts w:hint="eastAsia"/>
          <w:iCs/>
          <w:sz w:val="22"/>
          <w:lang w:val="en-US"/>
        </w:rPr>
        <w:t>sidelink</w:t>
      </w:r>
      <w:proofErr w:type="spellEnd"/>
      <w:r>
        <w:rPr>
          <w:iCs/>
          <w:sz w:val="22"/>
          <w:lang w:val="en-US"/>
        </w:rPr>
        <w:t xml:space="preserve">”, LGE, Huawei, </w:t>
      </w:r>
      <w:r w:rsidRPr="00B73463">
        <w:rPr>
          <w:iCs/>
          <w:sz w:val="22"/>
          <w:lang w:val="en-US"/>
        </w:rPr>
        <w:t>Shenzhen, China, March, 2019</w:t>
      </w:r>
      <w:bookmarkEnd w:id="8"/>
    </w:p>
    <w:p w14:paraId="43FE0987" w14:textId="04EC8288" w:rsidR="00977BC2" w:rsidRDefault="00977BC2" w:rsidP="00977BC2">
      <w:pPr>
        <w:widowControl w:val="0"/>
        <w:numPr>
          <w:ilvl w:val="0"/>
          <w:numId w:val="18"/>
        </w:numPr>
        <w:overflowPunct/>
        <w:autoSpaceDE/>
        <w:adjustRightInd/>
        <w:jc w:val="both"/>
        <w:textAlignment w:val="auto"/>
        <w:rPr>
          <w:iCs/>
          <w:sz w:val="22"/>
          <w:lang w:val="en-US"/>
        </w:rPr>
      </w:pPr>
      <w:bookmarkStart w:id="9" w:name="_Ref7715528"/>
      <w:r w:rsidRPr="00977BC2">
        <w:rPr>
          <w:iCs/>
          <w:sz w:val="22"/>
          <w:lang w:val="en-US"/>
        </w:rPr>
        <w:t>R4-1905241, “Reply LS on NR V2X UE RF parameters for NR V2X service”</w:t>
      </w:r>
      <w:r>
        <w:rPr>
          <w:iCs/>
          <w:sz w:val="22"/>
          <w:lang w:val="en-US"/>
        </w:rPr>
        <w:t xml:space="preserve">, </w:t>
      </w:r>
      <w:r w:rsidRPr="00977BC2">
        <w:rPr>
          <w:iCs/>
          <w:sz w:val="22"/>
          <w:lang w:val="en-US"/>
        </w:rPr>
        <w:t>Xian, China, April, 2019</w:t>
      </w:r>
      <w:bookmarkEnd w:id="9"/>
    </w:p>
    <w:p w14:paraId="43744AF8" w14:textId="184F66C7" w:rsidR="00CE0FC6" w:rsidRDefault="00CE0FC6" w:rsidP="00CE0FC6">
      <w:pPr>
        <w:widowControl w:val="0"/>
        <w:numPr>
          <w:ilvl w:val="0"/>
          <w:numId w:val="18"/>
        </w:numPr>
        <w:overflowPunct/>
        <w:autoSpaceDE/>
        <w:adjustRightInd/>
        <w:jc w:val="both"/>
        <w:textAlignment w:val="auto"/>
        <w:rPr>
          <w:iCs/>
          <w:sz w:val="22"/>
          <w:lang w:val="en-US"/>
        </w:rPr>
      </w:pPr>
      <w:bookmarkStart w:id="10" w:name="_Ref16867298"/>
      <w:bookmarkStart w:id="11" w:name="_Ref7801053"/>
      <w:r w:rsidRPr="00680726">
        <w:rPr>
          <w:iCs/>
          <w:sz w:val="22"/>
          <w:lang w:val="en-US"/>
        </w:rPr>
        <w:t>R1-1908633</w:t>
      </w:r>
      <w:r w:rsidRPr="008850E7">
        <w:rPr>
          <w:iCs/>
          <w:sz w:val="22"/>
          <w:lang w:val="en-US"/>
        </w:rPr>
        <w:t>, “</w:t>
      </w:r>
      <w:r>
        <w:rPr>
          <w:iCs/>
          <w:sz w:val="22"/>
          <w:lang w:val="en-US"/>
        </w:rPr>
        <w:t>P</w:t>
      </w:r>
      <w:r w:rsidRPr="008850E7">
        <w:rPr>
          <w:iCs/>
          <w:sz w:val="22"/>
          <w:lang w:val="en-US"/>
        </w:rPr>
        <w:t>hysical structure for NR V2X</w:t>
      </w:r>
      <w:r w:rsidR="00CD3070">
        <w:rPr>
          <w:iCs/>
          <w:sz w:val="22"/>
          <w:lang w:val="en-US"/>
        </w:rPr>
        <w:t>”</w:t>
      </w:r>
      <w:r w:rsidRPr="004123AB">
        <w:rPr>
          <w:iCs/>
          <w:sz w:val="22"/>
          <w:lang w:val="en-US"/>
        </w:rPr>
        <w:t xml:space="preserve">, Intel Corporation, Prague, </w:t>
      </w:r>
      <w:hyperlink r:id="rId29" w:history="1">
        <w:r w:rsidRPr="004123AB">
          <w:rPr>
            <w:iCs/>
            <w:sz w:val="22"/>
            <w:lang w:val="en-US"/>
          </w:rPr>
          <w:t xml:space="preserve">Czech Republic, </w:t>
        </w:r>
      </w:hyperlink>
      <w:r w:rsidRPr="004123AB">
        <w:rPr>
          <w:iCs/>
          <w:sz w:val="22"/>
          <w:lang w:val="en-US"/>
        </w:rPr>
        <w:t>August, 2019</w:t>
      </w:r>
      <w:bookmarkEnd w:id="10"/>
    </w:p>
    <w:p w14:paraId="5F6CD2E6" w14:textId="720C133A" w:rsidR="00CE0FC6" w:rsidRDefault="00CE0FC6" w:rsidP="00CE0FC6">
      <w:pPr>
        <w:widowControl w:val="0"/>
        <w:numPr>
          <w:ilvl w:val="0"/>
          <w:numId w:val="18"/>
        </w:numPr>
        <w:overflowPunct/>
        <w:autoSpaceDE/>
        <w:adjustRightInd/>
        <w:jc w:val="both"/>
        <w:textAlignment w:val="auto"/>
        <w:rPr>
          <w:iCs/>
          <w:sz w:val="22"/>
          <w:lang w:val="en-US"/>
        </w:rPr>
      </w:pPr>
      <w:r w:rsidRPr="00680726">
        <w:rPr>
          <w:iCs/>
          <w:sz w:val="22"/>
          <w:lang w:val="en-US"/>
        </w:rPr>
        <w:t>R1-1908634</w:t>
      </w:r>
      <w:r w:rsidRPr="008850E7">
        <w:rPr>
          <w:iCs/>
          <w:sz w:val="22"/>
          <w:lang w:val="en-US"/>
        </w:rPr>
        <w:t xml:space="preserve">, “NR V2X </w:t>
      </w:r>
      <w:proofErr w:type="spellStart"/>
      <w:r>
        <w:rPr>
          <w:iCs/>
          <w:sz w:val="22"/>
          <w:lang w:val="en-US"/>
        </w:rPr>
        <w:t>s</w:t>
      </w:r>
      <w:r w:rsidRPr="008850E7">
        <w:rPr>
          <w:iCs/>
          <w:sz w:val="22"/>
          <w:lang w:val="en-US"/>
        </w:rPr>
        <w:t>idelink</w:t>
      </w:r>
      <w:proofErr w:type="spellEnd"/>
      <w:r w:rsidRPr="008850E7">
        <w:rPr>
          <w:iCs/>
          <w:sz w:val="22"/>
          <w:lang w:val="en-US"/>
        </w:rPr>
        <w:t xml:space="preserve"> communication</w:t>
      </w:r>
      <w:r>
        <w:rPr>
          <w:iCs/>
          <w:sz w:val="22"/>
          <w:lang w:val="en-US"/>
        </w:rPr>
        <w:t xml:space="preserve"> under </w:t>
      </w:r>
      <w:proofErr w:type="spellStart"/>
      <w:r>
        <w:rPr>
          <w:iCs/>
          <w:sz w:val="22"/>
          <w:lang w:val="en-US"/>
        </w:rPr>
        <w:t>gNB</w:t>
      </w:r>
      <w:proofErr w:type="spellEnd"/>
      <w:r>
        <w:rPr>
          <w:iCs/>
          <w:sz w:val="22"/>
          <w:lang w:val="en-US"/>
        </w:rPr>
        <w:t xml:space="preserve"> control</w:t>
      </w:r>
      <w:r w:rsidR="00CD3070">
        <w:rPr>
          <w:iCs/>
          <w:sz w:val="22"/>
          <w:lang w:val="en-US"/>
        </w:rPr>
        <w:t>”</w:t>
      </w:r>
      <w:r>
        <w:rPr>
          <w:iCs/>
          <w:sz w:val="22"/>
          <w:lang w:val="en-US"/>
        </w:rPr>
        <w:t xml:space="preserve"> </w:t>
      </w:r>
      <w:r w:rsidRPr="004123AB">
        <w:rPr>
          <w:iCs/>
          <w:sz w:val="22"/>
          <w:lang w:val="en-US"/>
        </w:rPr>
        <w:t xml:space="preserve">, Intel Corporation, Prague, </w:t>
      </w:r>
      <w:hyperlink r:id="rId30" w:history="1">
        <w:r w:rsidRPr="004123AB">
          <w:rPr>
            <w:iCs/>
            <w:sz w:val="22"/>
            <w:lang w:val="en-US"/>
          </w:rPr>
          <w:t xml:space="preserve">Czech Republic, </w:t>
        </w:r>
      </w:hyperlink>
      <w:r w:rsidRPr="004123AB">
        <w:rPr>
          <w:iCs/>
          <w:sz w:val="22"/>
          <w:lang w:val="en-US"/>
        </w:rPr>
        <w:t>August, 2019</w:t>
      </w:r>
    </w:p>
    <w:p w14:paraId="6CE3B458" w14:textId="4067A2BC" w:rsidR="00CE0FC6" w:rsidRDefault="00CE0FC6" w:rsidP="00CE0FC6">
      <w:pPr>
        <w:widowControl w:val="0"/>
        <w:numPr>
          <w:ilvl w:val="0"/>
          <w:numId w:val="18"/>
        </w:numPr>
        <w:overflowPunct/>
        <w:autoSpaceDE/>
        <w:adjustRightInd/>
        <w:jc w:val="both"/>
        <w:textAlignment w:val="auto"/>
        <w:rPr>
          <w:iCs/>
          <w:sz w:val="22"/>
          <w:lang w:val="en-US"/>
        </w:rPr>
      </w:pPr>
      <w:r w:rsidRPr="00F0017D">
        <w:rPr>
          <w:iCs/>
          <w:sz w:val="22"/>
          <w:lang w:val="en-US"/>
        </w:rPr>
        <w:t>R1-</w:t>
      </w:r>
      <w:r w:rsidRPr="00680726">
        <w:rPr>
          <w:iCs/>
          <w:sz w:val="22"/>
          <w:lang w:val="en-US"/>
        </w:rPr>
        <w:t>1908635</w:t>
      </w:r>
      <w:r w:rsidRPr="008850E7">
        <w:rPr>
          <w:iCs/>
          <w:sz w:val="22"/>
          <w:lang w:val="en-US"/>
        </w:rPr>
        <w:t>, “</w:t>
      </w:r>
      <w:r>
        <w:rPr>
          <w:iCs/>
          <w:sz w:val="22"/>
          <w:lang w:val="en-US"/>
        </w:rPr>
        <w:t xml:space="preserve">UE-autonomous </w:t>
      </w:r>
      <w:r w:rsidRPr="008850E7">
        <w:rPr>
          <w:iCs/>
          <w:sz w:val="22"/>
          <w:lang w:val="en-US"/>
        </w:rPr>
        <w:t xml:space="preserve">resource allocation for NR V2X </w:t>
      </w:r>
      <w:proofErr w:type="spellStart"/>
      <w:r>
        <w:rPr>
          <w:iCs/>
          <w:sz w:val="22"/>
          <w:lang w:val="en-US"/>
        </w:rPr>
        <w:t>sidelink</w:t>
      </w:r>
      <w:proofErr w:type="spellEnd"/>
      <w:r>
        <w:rPr>
          <w:iCs/>
          <w:sz w:val="22"/>
          <w:lang w:val="en-US"/>
        </w:rPr>
        <w:t xml:space="preserve"> </w:t>
      </w:r>
      <w:r w:rsidRPr="008850E7">
        <w:rPr>
          <w:iCs/>
          <w:sz w:val="22"/>
          <w:lang w:val="en-US"/>
        </w:rPr>
        <w:t>communication</w:t>
      </w:r>
      <w:r w:rsidR="00CD3070">
        <w:rPr>
          <w:iCs/>
          <w:sz w:val="22"/>
          <w:lang w:val="en-US"/>
        </w:rPr>
        <w:t>”</w:t>
      </w:r>
      <w:r w:rsidRPr="004123AB">
        <w:rPr>
          <w:iCs/>
          <w:sz w:val="22"/>
          <w:lang w:val="en-US"/>
        </w:rPr>
        <w:t xml:space="preserve">, Intel Corporation, Prague, </w:t>
      </w:r>
      <w:hyperlink r:id="rId31" w:history="1">
        <w:r w:rsidRPr="004123AB">
          <w:rPr>
            <w:iCs/>
            <w:sz w:val="22"/>
            <w:lang w:val="en-US"/>
          </w:rPr>
          <w:t xml:space="preserve">Czech Republic, </w:t>
        </w:r>
      </w:hyperlink>
      <w:r w:rsidRPr="004123AB">
        <w:rPr>
          <w:iCs/>
          <w:sz w:val="22"/>
          <w:lang w:val="en-US"/>
        </w:rPr>
        <w:t>August, 2019</w:t>
      </w:r>
    </w:p>
    <w:p w14:paraId="3935DDD7" w14:textId="77777777" w:rsidR="00CE0FC6" w:rsidRDefault="00CE0FC6" w:rsidP="00CE0FC6">
      <w:pPr>
        <w:widowControl w:val="0"/>
        <w:numPr>
          <w:ilvl w:val="0"/>
          <w:numId w:val="18"/>
        </w:numPr>
        <w:overflowPunct/>
        <w:autoSpaceDE/>
        <w:adjustRightInd/>
        <w:jc w:val="both"/>
        <w:textAlignment w:val="auto"/>
        <w:rPr>
          <w:iCs/>
          <w:sz w:val="22"/>
          <w:lang w:val="en-US"/>
        </w:rPr>
      </w:pPr>
      <w:r w:rsidRPr="00680726">
        <w:rPr>
          <w:iCs/>
          <w:sz w:val="22"/>
          <w:lang w:val="en-US"/>
        </w:rPr>
        <w:t>R1-1908637</w:t>
      </w:r>
      <w:r w:rsidRPr="003F29F9">
        <w:rPr>
          <w:iCs/>
          <w:sz w:val="22"/>
          <w:lang w:val="en-US"/>
        </w:rPr>
        <w:t>, “</w:t>
      </w:r>
      <w:r>
        <w:rPr>
          <w:iCs/>
          <w:sz w:val="22"/>
          <w:lang w:val="en-US"/>
        </w:rPr>
        <w:t xml:space="preserve">In-device coexistence solutions for NR V2X </w:t>
      </w:r>
      <w:proofErr w:type="spellStart"/>
      <w:r>
        <w:rPr>
          <w:iCs/>
          <w:sz w:val="22"/>
          <w:lang w:val="en-US"/>
        </w:rPr>
        <w:t>sidelink</w:t>
      </w:r>
      <w:proofErr w:type="spellEnd"/>
      <w:r>
        <w:rPr>
          <w:iCs/>
          <w:sz w:val="22"/>
          <w:lang w:val="en-US"/>
        </w:rPr>
        <w:t xml:space="preserve">” </w:t>
      </w:r>
      <w:r w:rsidRPr="004123AB">
        <w:rPr>
          <w:iCs/>
          <w:sz w:val="22"/>
          <w:lang w:val="en-US"/>
        </w:rPr>
        <w:t xml:space="preserve">, Intel Corporation, Prague, </w:t>
      </w:r>
      <w:hyperlink r:id="rId32" w:history="1">
        <w:r w:rsidRPr="004123AB">
          <w:rPr>
            <w:iCs/>
            <w:sz w:val="22"/>
            <w:lang w:val="en-US"/>
          </w:rPr>
          <w:t xml:space="preserve">Czech Republic, </w:t>
        </w:r>
      </w:hyperlink>
      <w:r w:rsidRPr="004123AB">
        <w:rPr>
          <w:iCs/>
          <w:sz w:val="22"/>
          <w:lang w:val="en-US"/>
        </w:rPr>
        <w:t>August, 2019</w:t>
      </w:r>
    </w:p>
    <w:p w14:paraId="628C600A" w14:textId="77777777" w:rsidR="00CE0FC6" w:rsidRDefault="00CE0FC6" w:rsidP="00CE0FC6">
      <w:pPr>
        <w:widowControl w:val="0"/>
        <w:numPr>
          <w:ilvl w:val="0"/>
          <w:numId w:val="18"/>
        </w:numPr>
        <w:overflowPunct/>
        <w:autoSpaceDE/>
        <w:adjustRightInd/>
        <w:jc w:val="both"/>
        <w:textAlignment w:val="auto"/>
        <w:rPr>
          <w:iCs/>
          <w:sz w:val="22"/>
          <w:lang w:val="en-US"/>
        </w:rPr>
      </w:pPr>
      <w:r>
        <w:rPr>
          <w:iCs/>
          <w:sz w:val="22"/>
          <w:lang w:val="en-US"/>
        </w:rPr>
        <w:t>R1-1908638</w:t>
      </w:r>
      <w:r w:rsidRPr="003F29F9">
        <w:rPr>
          <w:iCs/>
          <w:sz w:val="22"/>
          <w:lang w:val="en-US"/>
        </w:rPr>
        <w:t>, “</w:t>
      </w:r>
      <w:r w:rsidRPr="00C36E8B">
        <w:rPr>
          <w:iCs/>
          <w:sz w:val="22"/>
          <w:lang w:val="en-US"/>
        </w:rPr>
        <w:t xml:space="preserve">NR V2X </w:t>
      </w:r>
      <w:proofErr w:type="spellStart"/>
      <w:r>
        <w:rPr>
          <w:iCs/>
          <w:sz w:val="22"/>
          <w:lang w:val="en-US"/>
        </w:rPr>
        <w:t>sidelink</w:t>
      </w:r>
      <w:proofErr w:type="spellEnd"/>
      <w:r>
        <w:rPr>
          <w:iCs/>
          <w:sz w:val="22"/>
          <w:lang w:val="en-US"/>
        </w:rPr>
        <w:t xml:space="preserve"> physical layer procedures”</w:t>
      </w:r>
      <w:r w:rsidRPr="004123AB">
        <w:rPr>
          <w:iCs/>
          <w:sz w:val="22"/>
          <w:lang w:val="en-US"/>
        </w:rPr>
        <w:t xml:space="preserve">, Intel Corporation, Prague, </w:t>
      </w:r>
      <w:hyperlink r:id="rId33" w:history="1">
        <w:r w:rsidRPr="004123AB">
          <w:rPr>
            <w:iCs/>
            <w:sz w:val="22"/>
            <w:lang w:val="en-US"/>
          </w:rPr>
          <w:t xml:space="preserve">Czech Republic, </w:t>
        </w:r>
      </w:hyperlink>
      <w:r w:rsidRPr="004123AB">
        <w:rPr>
          <w:iCs/>
          <w:sz w:val="22"/>
          <w:lang w:val="en-US"/>
        </w:rPr>
        <w:t>August, 2019</w:t>
      </w:r>
    </w:p>
    <w:p w14:paraId="3E4D3ECB" w14:textId="77777777" w:rsidR="00CE0FC6" w:rsidRDefault="00CE0FC6" w:rsidP="00CE0FC6">
      <w:pPr>
        <w:widowControl w:val="0"/>
        <w:numPr>
          <w:ilvl w:val="0"/>
          <w:numId w:val="18"/>
        </w:numPr>
        <w:overflowPunct/>
        <w:autoSpaceDE/>
        <w:adjustRightInd/>
        <w:jc w:val="both"/>
        <w:textAlignment w:val="auto"/>
        <w:rPr>
          <w:iCs/>
          <w:sz w:val="22"/>
          <w:lang w:val="en-US"/>
        </w:rPr>
      </w:pPr>
      <w:r w:rsidRPr="00680726">
        <w:rPr>
          <w:iCs/>
          <w:sz w:val="22"/>
          <w:lang w:val="en-US"/>
        </w:rPr>
        <w:t>R1-1908639</w:t>
      </w:r>
      <w:r w:rsidRPr="003F29F9">
        <w:rPr>
          <w:iCs/>
          <w:sz w:val="22"/>
          <w:lang w:val="en-US"/>
        </w:rPr>
        <w:t>, “</w:t>
      </w:r>
      <w:proofErr w:type="spellStart"/>
      <w:r w:rsidRPr="001132E0">
        <w:rPr>
          <w:iCs/>
          <w:sz w:val="22"/>
          <w:lang w:val="en-US"/>
        </w:rPr>
        <w:t>QoS</w:t>
      </w:r>
      <w:proofErr w:type="spellEnd"/>
      <w:r w:rsidRPr="001132E0">
        <w:rPr>
          <w:iCs/>
          <w:sz w:val="22"/>
          <w:lang w:val="en-US"/>
        </w:rPr>
        <w:t xml:space="preserve"> </w:t>
      </w:r>
      <w:r>
        <w:rPr>
          <w:iCs/>
          <w:sz w:val="22"/>
          <w:lang w:val="en-US"/>
        </w:rPr>
        <w:t xml:space="preserve">and </w:t>
      </w:r>
      <w:r w:rsidRPr="001132E0">
        <w:rPr>
          <w:iCs/>
          <w:sz w:val="22"/>
          <w:lang w:val="en-US"/>
        </w:rPr>
        <w:t>congestion control for NR V2X</w:t>
      </w:r>
      <w:r>
        <w:rPr>
          <w:iCs/>
          <w:sz w:val="22"/>
          <w:lang w:val="en-US"/>
        </w:rPr>
        <w:t>”</w:t>
      </w:r>
      <w:r w:rsidRPr="004123AB">
        <w:rPr>
          <w:iCs/>
          <w:sz w:val="22"/>
          <w:lang w:val="en-US"/>
        </w:rPr>
        <w:t xml:space="preserve">, Intel Corporation, Prague, </w:t>
      </w:r>
      <w:hyperlink r:id="rId34" w:history="1">
        <w:r w:rsidRPr="004123AB">
          <w:rPr>
            <w:iCs/>
            <w:sz w:val="22"/>
            <w:lang w:val="en-US"/>
          </w:rPr>
          <w:t xml:space="preserve">Czech Republic, </w:t>
        </w:r>
      </w:hyperlink>
      <w:r w:rsidRPr="004123AB">
        <w:rPr>
          <w:iCs/>
          <w:sz w:val="22"/>
          <w:lang w:val="en-US"/>
        </w:rPr>
        <w:t>August, 2019</w:t>
      </w:r>
    </w:p>
    <w:p w14:paraId="346EBF73" w14:textId="77777777" w:rsidR="00CE0FC6" w:rsidRDefault="00CE0FC6" w:rsidP="00CE0FC6">
      <w:pPr>
        <w:widowControl w:val="0"/>
        <w:numPr>
          <w:ilvl w:val="0"/>
          <w:numId w:val="18"/>
        </w:numPr>
        <w:overflowPunct/>
        <w:autoSpaceDE/>
        <w:adjustRightInd/>
        <w:jc w:val="both"/>
        <w:textAlignment w:val="auto"/>
        <w:rPr>
          <w:iCs/>
          <w:sz w:val="22"/>
          <w:lang w:val="en-US"/>
        </w:rPr>
      </w:pPr>
      <w:bookmarkStart w:id="12" w:name="_Ref16867301"/>
      <w:r w:rsidRPr="00680726">
        <w:rPr>
          <w:iCs/>
          <w:sz w:val="22"/>
          <w:lang w:val="en-US"/>
        </w:rPr>
        <w:t>R1-1908640</w:t>
      </w:r>
      <w:r w:rsidRPr="00BF38DA">
        <w:rPr>
          <w:iCs/>
          <w:sz w:val="22"/>
          <w:lang w:val="en-US"/>
        </w:rPr>
        <w:t>, “</w:t>
      </w:r>
      <w:r>
        <w:rPr>
          <w:iCs/>
          <w:sz w:val="22"/>
          <w:lang w:val="en-US"/>
        </w:rPr>
        <w:t xml:space="preserve">LTE </w:t>
      </w:r>
      <w:proofErr w:type="spellStart"/>
      <w:r>
        <w:rPr>
          <w:iCs/>
          <w:sz w:val="22"/>
          <w:lang w:val="en-US"/>
        </w:rPr>
        <w:t>sidelink</w:t>
      </w:r>
      <w:proofErr w:type="spellEnd"/>
      <w:r>
        <w:rPr>
          <w:iCs/>
          <w:sz w:val="22"/>
          <w:lang w:val="en-US"/>
        </w:rPr>
        <w:t xml:space="preserve"> communication under </w:t>
      </w:r>
      <w:proofErr w:type="spellStart"/>
      <w:r>
        <w:rPr>
          <w:iCs/>
          <w:sz w:val="22"/>
          <w:lang w:val="en-US"/>
        </w:rPr>
        <w:t>gNB</w:t>
      </w:r>
      <w:proofErr w:type="spellEnd"/>
      <w:r w:rsidRPr="00BF38DA">
        <w:rPr>
          <w:iCs/>
          <w:sz w:val="22"/>
          <w:lang w:val="en-US"/>
        </w:rPr>
        <w:t xml:space="preserve"> control”</w:t>
      </w:r>
      <w:r w:rsidRPr="004123AB">
        <w:rPr>
          <w:iCs/>
          <w:sz w:val="22"/>
          <w:lang w:val="en-US"/>
        </w:rPr>
        <w:t xml:space="preserve">, Intel Corporation, Prague, </w:t>
      </w:r>
      <w:hyperlink r:id="rId35" w:history="1">
        <w:r w:rsidRPr="004123AB">
          <w:rPr>
            <w:iCs/>
            <w:sz w:val="22"/>
            <w:lang w:val="en-US"/>
          </w:rPr>
          <w:t xml:space="preserve">Czech Republic, </w:t>
        </w:r>
      </w:hyperlink>
      <w:r w:rsidRPr="004123AB">
        <w:rPr>
          <w:iCs/>
          <w:sz w:val="22"/>
          <w:lang w:val="en-US"/>
        </w:rPr>
        <w:t>August, 2019</w:t>
      </w:r>
      <w:bookmarkEnd w:id="12"/>
    </w:p>
    <w:p w14:paraId="05642D8B" w14:textId="4815454C" w:rsidR="00CB3941" w:rsidRPr="00514279" w:rsidRDefault="00CB3941" w:rsidP="00CE0FC6">
      <w:pPr>
        <w:widowControl w:val="0"/>
        <w:numPr>
          <w:ilvl w:val="0"/>
          <w:numId w:val="18"/>
        </w:numPr>
        <w:overflowPunct/>
        <w:autoSpaceDE/>
        <w:adjustRightInd/>
        <w:jc w:val="both"/>
        <w:textAlignment w:val="auto"/>
        <w:rPr>
          <w:iCs/>
          <w:sz w:val="22"/>
          <w:lang w:val="en-US"/>
        </w:rPr>
      </w:pPr>
      <w:bookmarkStart w:id="13" w:name="_Ref5105796"/>
      <w:bookmarkEnd w:id="11"/>
      <w:r w:rsidRPr="00CE0FC6">
        <w:rPr>
          <w:iCs/>
          <w:sz w:val="22"/>
          <w:lang w:val="en-US"/>
        </w:rPr>
        <w:t>3GPP TR 38.885, “Study on NR Vehicle-to-Everything (V2X)”, V16.0.0 (2019-03)</w:t>
      </w:r>
    </w:p>
    <w:bookmarkEnd w:id="13"/>
    <w:p w14:paraId="5DD5B76E" w14:textId="77777777" w:rsidR="00A55D62" w:rsidRDefault="00A55D62" w:rsidP="00382466">
      <w:pPr>
        <w:pStyle w:val="3GPPNormalText"/>
        <w:rPr>
          <w:highlight w:val="yellow"/>
        </w:rPr>
      </w:pPr>
    </w:p>
    <w:p w14:paraId="6AEACF4D" w14:textId="77777777" w:rsidR="00BF3E7D" w:rsidRPr="00CD1841" w:rsidRDefault="00BF3E7D" w:rsidP="00BF3E7D">
      <w:pPr>
        <w:pStyle w:val="3GPPH1"/>
        <w:rPr>
          <w:lang w:val="en-US"/>
        </w:rPr>
      </w:pPr>
      <w:r w:rsidRPr="00CD1841">
        <w:rPr>
          <w:lang w:val="en-US"/>
        </w:rPr>
        <w:t xml:space="preserve">Annex A – eV2X </w:t>
      </w:r>
      <w:r w:rsidR="00064F71">
        <w:rPr>
          <w:lang w:val="en-US"/>
        </w:rPr>
        <w:t>Link</w:t>
      </w:r>
      <w:r>
        <w:rPr>
          <w:lang w:val="en-US"/>
        </w:rPr>
        <w:t xml:space="preserve"> Level Evaluation Assumptions</w:t>
      </w:r>
    </w:p>
    <w:p w14:paraId="4D1F9CBB" w14:textId="3E2DD496" w:rsidR="00BF3E7D" w:rsidRPr="007D3365" w:rsidRDefault="00BF3E7D" w:rsidP="00BF3E7D">
      <w:pPr>
        <w:pStyle w:val="3GPPText"/>
      </w:pPr>
      <w:r w:rsidRPr="007D3365">
        <w:t xml:space="preserve">In this section, we provide summary of </w:t>
      </w:r>
      <w:r w:rsidR="00FA7A8C">
        <w:t xml:space="preserve">link level simulation </w:t>
      </w:r>
      <w:r w:rsidR="00064F71">
        <w:t xml:space="preserve">assumptions. Evaluation assumptions </w:t>
      </w:r>
      <w:r w:rsidR="00CB3941">
        <w:t xml:space="preserve">from TR 38.885 </w:t>
      </w:r>
      <w:r w:rsidR="00CB3941">
        <w:fldChar w:fldCharType="begin"/>
      </w:r>
      <w:r w:rsidR="00CB3941">
        <w:instrText xml:space="preserve"> REF _Ref5105796 \r \h </w:instrText>
      </w:r>
      <w:r w:rsidR="00CB3941">
        <w:fldChar w:fldCharType="separate"/>
      </w:r>
      <w:r w:rsidR="007213BA">
        <w:t>[10]</w:t>
      </w:r>
      <w:r w:rsidR="00CB3941">
        <w:fldChar w:fldCharType="end"/>
      </w:r>
      <w:r w:rsidR="00CB3941">
        <w:t xml:space="preserve"> are used for performance evaluation.</w:t>
      </w:r>
    </w:p>
    <w:p w14:paraId="50CC912B" w14:textId="77777777" w:rsidR="00BF3E7D" w:rsidRPr="007D3365" w:rsidRDefault="00BF3E7D" w:rsidP="00BF3E7D">
      <w:pPr>
        <w:pStyle w:val="Caption"/>
        <w:rPr>
          <w:lang w:val="en-US"/>
        </w:rPr>
      </w:pPr>
      <w:bookmarkStart w:id="14" w:name="_Ref534982661"/>
      <w:bookmarkStart w:id="15" w:name="_Ref1658434"/>
      <w:r w:rsidRPr="007D3365">
        <w:t xml:space="preserve">Table </w:t>
      </w:r>
      <w:r w:rsidRPr="007D3365">
        <w:fldChar w:fldCharType="begin"/>
      </w:r>
      <w:r w:rsidRPr="007D3365">
        <w:instrText xml:space="preserve"> SEQ Table \* ARABIC </w:instrText>
      </w:r>
      <w:r w:rsidRPr="007D3365">
        <w:fldChar w:fldCharType="separate"/>
      </w:r>
      <w:r w:rsidR="007213BA">
        <w:rPr>
          <w:noProof/>
        </w:rPr>
        <w:t>4</w:t>
      </w:r>
      <w:r w:rsidRPr="007D3365">
        <w:fldChar w:fldCharType="end"/>
      </w:r>
      <w:bookmarkEnd w:id="14"/>
      <w:r w:rsidRPr="007D3365">
        <w:t xml:space="preserve">: </w:t>
      </w:r>
      <w:r w:rsidR="00064F71">
        <w:t>Link</w:t>
      </w:r>
      <w:r w:rsidRPr="007D3365">
        <w:t xml:space="preserve"> level evaluation assumptions</w:t>
      </w:r>
      <w:bookmarkEnd w:id="1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7736"/>
      </w:tblGrid>
      <w:tr w:rsidR="00BF3E7D" w:rsidRPr="00DB31A4" w14:paraId="21073512" w14:textId="77777777" w:rsidTr="00F522E8">
        <w:tc>
          <w:tcPr>
            <w:tcW w:w="2118" w:type="dxa"/>
            <w:tcBorders>
              <w:top w:val="single" w:sz="4" w:space="0" w:color="auto"/>
              <w:left w:val="single" w:sz="4" w:space="0" w:color="auto"/>
              <w:bottom w:val="single" w:sz="4" w:space="0" w:color="auto"/>
              <w:right w:val="single" w:sz="4" w:space="0" w:color="auto"/>
            </w:tcBorders>
            <w:shd w:val="clear" w:color="auto" w:fill="FBE4D5"/>
            <w:hideMark/>
          </w:tcPr>
          <w:p w14:paraId="52E9F34A" w14:textId="77777777" w:rsidR="00BF3E7D" w:rsidRPr="007D3365" w:rsidRDefault="00BF3E7D" w:rsidP="00F522E8">
            <w:pPr>
              <w:widowControl w:val="0"/>
              <w:overflowPunct/>
              <w:autoSpaceDE/>
              <w:adjustRightInd/>
              <w:spacing w:after="0"/>
              <w:rPr>
                <w:b/>
              </w:rPr>
            </w:pPr>
            <w:r w:rsidRPr="007D3365">
              <w:rPr>
                <w:b/>
              </w:rPr>
              <w:t>Parameter</w:t>
            </w:r>
          </w:p>
        </w:tc>
        <w:tc>
          <w:tcPr>
            <w:tcW w:w="7736" w:type="dxa"/>
            <w:tcBorders>
              <w:top w:val="single" w:sz="4" w:space="0" w:color="auto"/>
              <w:left w:val="single" w:sz="4" w:space="0" w:color="auto"/>
              <w:bottom w:val="single" w:sz="4" w:space="0" w:color="auto"/>
              <w:right w:val="single" w:sz="4" w:space="0" w:color="auto"/>
            </w:tcBorders>
            <w:shd w:val="clear" w:color="auto" w:fill="FBE4D5"/>
            <w:hideMark/>
          </w:tcPr>
          <w:p w14:paraId="74274176" w14:textId="77777777" w:rsidR="00BF3E7D" w:rsidRPr="007D3365" w:rsidRDefault="00BF3E7D" w:rsidP="00F522E8">
            <w:pPr>
              <w:widowControl w:val="0"/>
              <w:overflowPunct/>
              <w:autoSpaceDE/>
              <w:adjustRightInd/>
              <w:spacing w:after="0"/>
              <w:jc w:val="center"/>
              <w:rPr>
                <w:b/>
              </w:rPr>
            </w:pPr>
            <w:r w:rsidRPr="007D3365">
              <w:rPr>
                <w:b/>
              </w:rPr>
              <w:t>Value</w:t>
            </w:r>
          </w:p>
        </w:tc>
      </w:tr>
      <w:tr w:rsidR="00BF3E7D" w:rsidRPr="00DB31A4" w14:paraId="451199B4" w14:textId="77777777" w:rsidTr="00F522E8">
        <w:tc>
          <w:tcPr>
            <w:tcW w:w="2118" w:type="dxa"/>
            <w:tcBorders>
              <w:top w:val="single" w:sz="4" w:space="0" w:color="auto"/>
              <w:left w:val="single" w:sz="4" w:space="0" w:color="auto"/>
              <w:bottom w:val="single" w:sz="4" w:space="0" w:color="auto"/>
              <w:right w:val="single" w:sz="4" w:space="0" w:color="auto"/>
            </w:tcBorders>
          </w:tcPr>
          <w:p w14:paraId="2C8BA7EA" w14:textId="77777777" w:rsidR="00BF3E7D" w:rsidRPr="007D3365" w:rsidRDefault="00064F71">
            <w:pPr>
              <w:widowControl w:val="0"/>
              <w:overflowPunct/>
              <w:autoSpaceDE/>
              <w:adjustRightInd/>
              <w:spacing w:after="0"/>
            </w:pPr>
            <w:r>
              <w:t xml:space="preserve">Carrier </w:t>
            </w:r>
            <w:r w:rsidR="00F522E8">
              <w:t>f</w:t>
            </w:r>
            <w:r>
              <w:t>requency</w:t>
            </w:r>
          </w:p>
        </w:tc>
        <w:tc>
          <w:tcPr>
            <w:tcW w:w="7736" w:type="dxa"/>
            <w:tcBorders>
              <w:top w:val="single" w:sz="4" w:space="0" w:color="auto"/>
              <w:left w:val="single" w:sz="4" w:space="0" w:color="auto"/>
              <w:bottom w:val="single" w:sz="4" w:space="0" w:color="auto"/>
              <w:right w:val="single" w:sz="4" w:space="0" w:color="auto"/>
            </w:tcBorders>
          </w:tcPr>
          <w:p w14:paraId="04B59494" w14:textId="77777777" w:rsidR="00BF3E7D" w:rsidRPr="007D3365" w:rsidRDefault="00064F71" w:rsidP="00B07CA9">
            <w:pPr>
              <w:overflowPunct/>
              <w:autoSpaceDE/>
              <w:adjustRightInd/>
              <w:spacing w:after="0"/>
              <w:textAlignment w:val="auto"/>
              <w:rPr>
                <w:rFonts w:eastAsia="MS Mincho"/>
                <w:iCs/>
                <w:lang w:eastAsia="ja-JP"/>
              </w:rPr>
            </w:pPr>
            <w:r>
              <w:rPr>
                <w:rFonts w:eastAsia="MS Mincho"/>
                <w:iCs/>
                <w:lang w:eastAsia="ja-JP"/>
              </w:rPr>
              <w:t>6 GHz</w:t>
            </w:r>
          </w:p>
        </w:tc>
      </w:tr>
      <w:tr w:rsidR="00BF3E7D" w:rsidRPr="00DB31A4" w14:paraId="16CFA696" w14:textId="77777777" w:rsidTr="00F522E8">
        <w:tc>
          <w:tcPr>
            <w:tcW w:w="2118" w:type="dxa"/>
            <w:tcBorders>
              <w:top w:val="single" w:sz="4" w:space="0" w:color="auto"/>
              <w:left w:val="single" w:sz="4" w:space="0" w:color="auto"/>
              <w:bottom w:val="single" w:sz="4" w:space="0" w:color="auto"/>
              <w:right w:val="single" w:sz="4" w:space="0" w:color="auto"/>
            </w:tcBorders>
          </w:tcPr>
          <w:p w14:paraId="4F42611C" w14:textId="77777777" w:rsidR="00BF3E7D" w:rsidRPr="007D3365" w:rsidRDefault="00BF3E7D">
            <w:pPr>
              <w:widowControl w:val="0"/>
              <w:overflowPunct/>
              <w:autoSpaceDE/>
              <w:adjustRightInd/>
              <w:spacing w:after="0"/>
            </w:pPr>
            <w:r w:rsidRPr="007D3365">
              <w:t xml:space="preserve">Subcarrier </w:t>
            </w:r>
            <w:r>
              <w:t>s</w:t>
            </w:r>
            <w:r w:rsidRPr="007D3365">
              <w:t>pacing</w:t>
            </w:r>
            <w:r w:rsidR="00064F71">
              <w:tab/>
            </w:r>
          </w:p>
        </w:tc>
        <w:tc>
          <w:tcPr>
            <w:tcW w:w="7736" w:type="dxa"/>
            <w:tcBorders>
              <w:top w:val="single" w:sz="4" w:space="0" w:color="auto"/>
              <w:left w:val="single" w:sz="4" w:space="0" w:color="auto"/>
              <w:bottom w:val="single" w:sz="4" w:space="0" w:color="auto"/>
              <w:right w:val="single" w:sz="4" w:space="0" w:color="auto"/>
            </w:tcBorders>
          </w:tcPr>
          <w:p w14:paraId="40945D64" w14:textId="77777777" w:rsidR="00BF3E7D" w:rsidRPr="007D3365" w:rsidRDefault="004A675D" w:rsidP="004A675D">
            <w:pPr>
              <w:overflowPunct/>
              <w:autoSpaceDE/>
              <w:adjustRightInd/>
              <w:spacing w:after="0"/>
              <w:textAlignment w:val="auto"/>
              <w:rPr>
                <w:rFonts w:eastAsia="MS Mincho"/>
                <w:iCs/>
                <w:lang w:eastAsia="ja-JP"/>
              </w:rPr>
            </w:pPr>
            <w:r>
              <w:rPr>
                <w:rFonts w:eastAsia="MS Mincho"/>
                <w:iCs/>
                <w:lang w:eastAsia="ja-JP"/>
              </w:rPr>
              <w:t>1</w:t>
            </w:r>
            <w:r>
              <w:rPr>
                <w:rFonts w:eastAsia="MS Mincho"/>
                <w:iCs/>
                <w:lang w:val="ru-RU" w:eastAsia="ja-JP"/>
              </w:rPr>
              <w:t>5</w:t>
            </w:r>
            <w:r w:rsidR="00BF3E7D" w:rsidRPr="007D3365">
              <w:rPr>
                <w:rFonts w:eastAsia="MS Mincho"/>
                <w:iCs/>
                <w:lang w:eastAsia="ja-JP"/>
              </w:rPr>
              <w:t xml:space="preserve"> kHz</w:t>
            </w:r>
          </w:p>
        </w:tc>
      </w:tr>
      <w:tr w:rsidR="00064F71" w:rsidRPr="00DB31A4" w14:paraId="7788F383" w14:textId="77777777" w:rsidTr="00F522E8">
        <w:tc>
          <w:tcPr>
            <w:tcW w:w="2118" w:type="dxa"/>
            <w:tcBorders>
              <w:top w:val="single" w:sz="4" w:space="0" w:color="auto"/>
              <w:left w:val="single" w:sz="4" w:space="0" w:color="auto"/>
              <w:bottom w:val="single" w:sz="4" w:space="0" w:color="auto"/>
              <w:right w:val="single" w:sz="4" w:space="0" w:color="auto"/>
            </w:tcBorders>
          </w:tcPr>
          <w:p w14:paraId="3736997E" w14:textId="77777777" w:rsidR="00064F71" w:rsidRPr="00253BBF" w:rsidRDefault="004A675D" w:rsidP="004A675D">
            <w:pPr>
              <w:widowControl w:val="0"/>
              <w:overflowPunct/>
              <w:autoSpaceDE/>
              <w:adjustRightInd/>
              <w:spacing w:after="0"/>
              <w:rPr>
                <w:lang w:val="en-US"/>
              </w:rPr>
            </w:pPr>
            <w:r>
              <w:t>Sampling</w:t>
            </w:r>
          </w:p>
        </w:tc>
        <w:tc>
          <w:tcPr>
            <w:tcW w:w="7736" w:type="dxa"/>
            <w:tcBorders>
              <w:top w:val="single" w:sz="4" w:space="0" w:color="auto"/>
              <w:left w:val="single" w:sz="4" w:space="0" w:color="auto"/>
              <w:bottom w:val="single" w:sz="4" w:space="0" w:color="auto"/>
              <w:right w:val="single" w:sz="4" w:space="0" w:color="auto"/>
            </w:tcBorders>
          </w:tcPr>
          <w:p w14:paraId="44AB37D0" w14:textId="77777777" w:rsidR="00064F71" w:rsidRPr="007D3365" w:rsidRDefault="00064F71" w:rsidP="00F522E8">
            <w:pPr>
              <w:overflowPunct/>
              <w:autoSpaceDE/>
              <w:adjustRightInd/>
              <w:spacing w:after="0"/>
              <w:textAlignment w:val="auto"/>
              <w:rPr>
                <w:rFonts w:eastAsia="MS Mincho"/>
                <w:iCs/>
                <w:lang w:eastAsia="ja-JP"/>
              </w:rPr>
            </w:pPr>
            <w:r>
              <w:rPr>
                <w:rFonts w:eastAsia="MS Mincho"/>
                <w:iCs/>
                <w:lang w:eastAsia="ja-JP"/>
              </w:rPr>
              <w:t>5 MHz</w:t>
            </w:r>
          </w:p>
        </w:tc>
      </w:tr>
      <w:tr w:rsidR="00064F71" w:rsidRPr="00DB31A4" w14:paraId="25CF927B" w14:textId="77777777" w:rsidTr="00F522E8">
        <w:tc>
          <w:tcPr>
            <w:tcW w:w="2118" w:type="dxa"/>
            <w:tcBorders>
              <w:top w:val="single" w:sz="4" w:space="0" w:color="auto"/>
              <w:left w:val="single" w:sz="4" w:space="0" w:color="auto"/>
              <w:bottom w:val="single" w:sz="4" w:space="0" w:color="auto"/>
              <w:right w:val="single" w:sz="4" w:space="0" w:color="auto"/>
            </w:tcBorders>
          </w:tcPr>
          <w:p w14:paraId="5BF2D755" w14:textId="77777777" w:rsidR="00064F71" w:rsidRDefault="00064F71" w:rsidP="00B07CA9">
            <w:pPr>
              <w:widowControl w:val="0"/>
              <w:overflowPunct/>
              <w:autoSpaceDE/>
              <w:adjustRightInd/>
              <w:spacing w:after="0"/>
            </w:pPr>
            <w:r>
              <w:t xml:space="preserve">FFT </w:t>
            </w:r>
            <w:r w:rsidR="00F522E8">
              <w:t>s</w:t>
            </w:r>
            <w:r>
              <w:t>ize</w:t>
            </w:r>
          </w:p>
        </w:tc>
        <w:tc>
          <w:tcPr>
            <w:tcW w:w="7736" w:type="dxa"/>
            <w:tcBorders>
              <w:top w:val="single" w:sz="4" w:space="0" w:color="auto"/>
              <w:left w:val="single" w:sz="4" w:space="0" w:color="auto"/>
              <w:bottom w:val="single" w:sz="4" w:space="0" w:color="auto"/>
              <w:right w:val="single" w:sz="4" w:space="0" w:color="auto"/>
            </w:tcBorders>
          </w:tcPr>
          <w:p w14:paraId="0E3BC3B4" w14:textId="77777777" w:rsidR="00064F71" w:rsidRDefault="00064F71" w:rsidP="00F522E8">
            <w:pPr>
              <w:overflowPunct/>
              <w:autoSpaceDE/>
              <w:adjustRightInd/>
              <w:spacing w:after="0"/>
              <w:textAlignment w:val="auto"/>
              <w:rPr>
                <w:rFonts w:eastAsia="MS Mincho"/>
                <w:iCs/>
                <w:lang w:eastAsia="ja-JP"/>
              </w:rPr>
            </w:pPr>
            <w:r>
              <w:rPr>
                <w:rFonts w:eastAsia="MS Mincho"/>
                <w:iCs/>
                <w:lang w:eastAsia="ja-JP"/>
              </w:rPr>
              <w:t>512</w:t>
            </w:r>
          </w:p>
        </w:tc>
      </w:tr>
      <w:tr w:rsidR="00064F71" w:rsidRPr="00DB31A4" w14:paraId="4D5B567A" w14:textId="77777777" w:rsidTr="00F522E8">
        <w:tc>
          <w:tcPr>
            <w:tcW w:w="2118" w:type="dxa"/>
            <w:tcBorders>
              <w:top w:val="single" w:sz="4" w:space="0" w:color="auto"/>
              <w:left w:val="single" w:sz="4" w:space="0" w:color="auto"/>
              <w:bottom w:val="single" w:sz="4" w:space="0" w:color="auto"/>
              <w:right w:val="single" w:sz="4" w:space="0" w:color="auto"/>
            </w:tcBorders>
          </w:tcPr>
          <w:p w14:paraId="2733341B" w14:textId="77777777" w:rsidR="00064F71" w:rsidRDefault="00064F71" w:rsidP="00B07CA9">
            <w:pPr>
              <w:widowControl w:val="0"/>
              <w:overflowPunct/>
              <w:autoSpaceDE/>
              <w:adjustRightInd/>
              <w:spacing w:after="0"/>
            </w:pPr>
            <w:r w:rsidRPr="007D3365">
              <w:t xml:space="preserve">Channel </w:t>
            </w:r>
            <w:r>
              <w:t>m</w:t>
            </w:r>
            <w:r w:rsidRPr="007D3365">
              <w:t>odel</w:t>
            </w:r>
          </w:p>
        </w:tc>
        <w:tc>
          <w:tcPr>
            <w:tcW w:w="7736" w:type="dxa"/>
            <w:tcBorders>
              <w:top w:val="single" w:sz="4" w:space="0" w:color="auto"/>
              <w:left w:val="single" w:sz="4" w:space="0" w:color="auto"/>
              <w:bottom w:val="single" w:sz="4" w:space="0" w:color="auto"/>
              <w:right w:val="single" w:sz="4" w:space="0" w:color="auto"/>
            </w:tcBorders>
          </w:tcPr>
          <w:p w14:paraId="7262A4DB" w14:textId="77777777" w:rsidR="00064F71" w:rsidRDefault="00064F71" w:rsidP="00B07CA9">
            <w:pPr>
              <w:overflowPunct/>
              <w:autoSpaceDE/>
              <w:adjustRightInd/>
              <w:spacing w:after="0"/>
              <w:textAlignment w:val="auto"/>
              <w:rPr>
                <w:rFonts w:eastAsia="MS Mincho"/>
                <w:iCs/>
                <w:lang w:eastAsia="ja-JP"/>
              </w:rPr>
            </w:pPr>
            <w:r>
              <w:rPr>
                <w:rFonts w:eastAsia="MS Mincho"/>
                <w:iCs/>
                <w:lang w:eastAsia="ja-JP"/>
              </w:rPr>
              <w:t xml:space="preserve">Urban NLOS </w:t>
            </w:r>
            <w:r w:rsidR="00F522E8">
              <w:rPr>
                <w:rFonts w:eastAsia="MS Mincho"/>
                <w:iCs/>
                <w:lang w:eastAsia="ja-JP"/>
              </w:rPr>
              <w:t>V2V CDL model</w:t>
            </w:r>
          </w:p>
        </w:tc>
      </w:tr>
      <w:tr w:rsidR="00064F71" w:rsidRPr="00DB31A4" w14:paraId="2AE488D4" w14:textId="77777777" w:rsidTr="00F522E8">
        <w:tc>
          <w:tcPr>
            <w:tcW w:w="2118" w:type="dxa"/>
            <w:tcBorders>
              <w:top w:val="single" w:sz="4" w:space="0" w:color="auto"/>
              <w:left w:val="single" w:sz="4" w:space="0" w:color="auto"/>
              <w:bottom w:val="single" w:sz="4" w:space="0" w:color="auto"/>
              <w:right w:val="single" w:sz="4" w:space="0" w:color="auto"/>
            </w:tcBorders>
          </w:tcPr>
          <w:p w14:paraId="441155F8" w14:textId="77777777" w:rsidR="00064F71" w:rsidRPr="007D3365" w:rsidRDefault="00064F71" w:rsidP="00B07CA9">
            <w:pPr>
              <w:widowControl w:val="0"/>
              <w:overflowPunct/>
              <w:autoSpaceDE/>
              <w:adjustRightInd/>
              <w:spacing w:after="0"/>
            </w:pPr>
            <w:r>
              <w:t xml:space="preserve">Vehicle </w:t>
            </w:r>
            <w:r w:rsidR="00F522E8">
              <w:t>s</w:t>
            </w:r>
            <w:r>
              <w:t>peed</w:t>
            </w:r>
          </w:p>
        </w:tc>
        <w:tc>
          <w:tcPr>
            <w:tcW w:w="7736" w:type="dxa"/>
            <w:tcBorders>
              <w:top w:val="single" w:sz="4" w:space="0" w:color="auto"/>
              <w:left w:val="single" w:sz="4" w:space="0" w:color="auto"/>
              <w:bottom w:val="single" w:sz="4" w:space="0" w:color="auto"/>
              <w:right w:val="single" w:sz="4" w:space="0" w:color="auto"/>
            </w:tcBorders>
          </w:tcPr>
          <w:p w14:paraId="11A610F0" w14:textId="57D3E856" w:rsidR="00064F71" w:rsidRPr="007D3365" w:rsidRDefault="00FA7A8C" w:rsidP="00C746FA">
            <w:pPr>
              <w:numPr>
                <w:ilvl w:val="0"/>
                <w:numId w:val="15"/>
              </w:numPr>
              <w:tabs>
                <w:tab w:val="num" w:pos="183"/>
              </w:tabs>
              <w:overflowPunct/>
              <w:autoSpaceDE/>
              <w:adjustRightInd/>
              <w:spacing w:after="0"/>
              <w:ind w:left="0" w:firstLine="0"/>
              <w:textAlignment w:val="auto"/>
              <w:rPr>
                <w:rFonts w:eastAsia="MS Mincho"/>
                <w:iCs/>
                <w:lang w:eastAsia="ja-JP"/>
              </w:rPr>
            </w:pPr>
            <w:r>
              <w:rPr>
                <w:rFonts w:eastAsia="MS Mincho"/>
                <w:iCs/>
                <w:lang w:eastAsia="ja-JP"/>
              </w:rPr>
              <w:t>{</w:t>
            </w:r>
            <w:r w:rsidR="00064F71">
              <w:rPr>
                <w:rFonts w:eastAsia="MS Mincho"/>
                <w:iCs/>
                <w:lang w:eastAsia="ja-JP"/>
              </w:rPr>
              <w:t>3 km/h</w:t>
            </w:r>
            <w:r>
              <w:rPr>
                <w:rFonts w:eastAsia="MS Mincho"/>
                <w:iCs/>
                <w:lang w:eastAsia="ja-JP"/>
              </w:rPr>
              <w:t>, 3 km/h}</w:t>
            </w:r>
          </w:p>
        </w:tc>
      </w:tr>
      <w:tr w:rsidR="00BF3E7D" w:rsidRPr="00DB31A4" w14:paraId="2DEDA73F" w14:textId="77777777" w:rsidTr="00B07CA9">
        <w:tc>
          <w:tcPr>
            <w:tcW w:w="2118" w:type="dxa"/>
            <w:tcBorders>
              <w:top w:val="single" w:sz="4" w:space="0" w:color="auto"/>
              <w:left w:val="single" w:sz="4" w:space="0" w:color="auto"/>
              <w:bottom w:val="single" w:sz="4" w:space="0" w:color="auto"/>
              <w:right w:val="single" w:sz="4" w:space="0" w:color="auto"/>
            </w:tcBorders>
            <w:hideMark/>
          </w:tcPr>
          <w:p w14:paraId="1C61E4FD" w14:textId="77777777" w:rsidR="00BF3E7D" w:rsidRPr="007D3365" w:rsidRDefault="00064F71">
            <w:pPr>
              <w:widowControl w:val="0"/>
              <w:overflowPunct/>
              <w:autoSpaceDE/>
              <w:adjustRightInd/>
              <w:spacing w:after="0"/>
            </w:pPr>
            <w:r>
              <w:t xml:space="preserve">Interference </w:t>
            </w:r>
            <w:r w:rsidR="00BF3E7D" w:rsidRPr="007D3365">
              <w:t>model</w:t>
            </w:r>
          </w:p>
        </w:tc>
        <w:tc>
          <w:tcPr>
            <w:tcW w:w="7736" w:type="dxa"/>
            <w:tcBorders>
              <w:top w:val="single" w:sz="4" w:space="0" w:color="auto"/>
              <w:left w:val="single" w:sz="4" w:space="0" w:color="auto"/>
              <w:bottom w:val="single" w:sz="4" w:space="0" w:color="auto"/>
              <w:right w:val="single" w:sz="4" w:space="0" w:color="auto"/>
            </w:tcBorders>
          </w:tcPr>
          <w:p w14:paraId="729A8BAF" w14:textId="77777777" w:rsidR="00BF3E7D" w:rsidRPr="007D3365" w:rsidRDefault="00064F71" w:rsidP="00B07CA9">
            <w:pPr>
              <w:overflowPunct/>
              <w:autoSpaceDE/>
              <w:adjustRightInd/>
              <w:spacing w:after="0"/>
              <w:textAlignment w:val="auto"/>
              <w:rPr>
                <w:rFonts w:eastAsia="MS Mincho"/>
                <w:iCs/>
                <w:lang w:eastAsia="ja-JP"/>
              </w:rPr>
            </w:pPr>
            <w:r>
              <w:rPr>
                <w:rFonts w:eastAsia="MS Mincho"/>
                <w:iCs/>
                <w:lang w:eastAsia="ja-JP"/>
              </w:rPr>
              <w:t>No Interference</w:t>
            </w:r>
          </w:p>
        </w:tc>
      </w:tr>
      <w:tr w:rsidR="00064F71" w:rsidRPr="00DB31A4" w14:paraId="6D8BD8A5" w14:textId="77777777" w:rsidTr="00F522E8">
        <w:tc>
          <w:tcPr>
            <w:tcW w:w="2118" w:type="dxa"/>
            <w:tcBorders>
              <w:top w:val="single" w:sz="4" w:space="0" w:color="auto"/>
              <w:left w:val="single" w:sz="4" w:space="0" w:color="auto"/>
              <w:bottom w:val="single" w:sz="4" w:space="0" w:color="auto"/>
              <w:right w:val="single" w:sz="4" w:space="0" w:color="auto"/>
            </w:tcBorders>
          </w:tcPr>
          <w:p w14:paraId="1135DA4E" w14:textId="77777777" w:rsidR="00064F71" w:rsidRPr="00B07CA9" w:rsidRDefault="00064F71" w:rsidP="00B07CA9">
            <w:pPr>
              <w:widowControl w:val="0"/>
              <w:overflowPunct/>
              <w:autoSpaceDE/>
              <w:adjustRightInd/>
              <w:spacing w:after="0"/>
            </w:pPr>
            <w:r w:rsidRPr="00B07CA9">
              <w:t xml:space="preserve">Initial </w:t>
            </w:r>
            <w:r w:rsidR="00F522E8">
              <w:t>f</w:t>
            </w:r>
            <w:r w:rsidRPr="00B07CA9">
              <w:t xml:space="preserve">requency </w:t>
            </w:r>
            <w:r w:rsidR="00F522E8">
              <w:t>o</w:t>
            </w:r>
            <w:r w:rsidRPr="00B07CA9">
              <w:t>ffset</w:t>
            </w:r>
          </w:p>
          <w:p w14:paraId="5A04A193" w14:textId="77777777" w:rsidR="00064F71" w:rsidRPr="007D3365" w:rsidRDefault="00064F71">
            <w:pPr>
              <w:widowControl w:val="0"/>
              <w:overflowPunct/>
              <w:autoSpaceDE/>
              <w:adjustRightInd/>
              <w:spacing w:after="0"/>
            </w:pPr>
          </w:p>
        </w:tc>
        <w:tc>
          <w:tcPr>
            <w:tcW w:w="7736" w:type="dxa"/>
            <w:tcBorders>
              <w:top w:val="single" w:sz="4" w:space="0" w:color="auto"/>
              <w:left w:val="single" w:sz="4" w:space="0" w:color="auto"/>
              <w:bottom w:val="single" w:sz="4" w:space="0" w:color="auto"/>
              <w:right w:val="single" w:sz="4" w:space="0" w:color="auto"/>
            </w:tcBorders>
          </w:tcPr>
          <w:p w14:paraId="7EB769ED" w14:textId="77777777" w:rsidR="00064F71" w:rsidRDefault="00064F71" w:rsidP="00B07CA9">
            <w:pPr>
              <w:spacing w:after="0"/>
              <w:jc w:val="both"/>
              <w:rPr>
                <w:rFonts w:ascii="Times" w:eastAsia="Batang" w:hAnsi="Times"/>
                <w:sz w:val="18"/>
                <w:szCs w:val="24"/>
              </w:rPr>
            </w:pPr>
            <w:r>
              <w:rPr>
                <w:rFonts w:ascii="Times" w:eastAsia="Batang" w:hAnsi="Times"/>
                <w:sz w:val="18"/>
                <w:szCs w:val="24"/>
              </w:rPr>
              <w:t>TX: Uniform distribution within [-5, 5] ppm of nominal carrier frequency</w:t>
            </w:r>
          </w:p>
          <w:p w14:paraId="5D67AE05" w14:textId="77777777" w:rsidR="00064F71" w:rsidRPr="00124E79" w:rsidDel="00AB03D0" w:rsidRDefault="00064F71" w:rsidP="00064F71">
            <w:pPr>
              <w:overflowPunct/>
              <w:autoSpaceDE/>
              <w:adjustRightInd/>
              <w:spacing w:after="0"/>
              <w:textAlignment w:val="auto"/>
              <w:rPr>
                <w:rFonts w:eastAsia="MS Mincho"/>
                <w:iCs/>
                <w:lang w:eastAsia="ja-JP"/>
              </w:rPr>
            </w:pPr>
            <w:r>
              <w:rPr>
                <w:rFonts w:ascii="Times" w:eastAsia="Batang" w:hAnsi="Times"/>
                <w:sz w:val="18"/>
                <w:szCs w:val="24"/>
              </w:rPr>
              <w:t>RX: Uniform distribution within [-5, 5] ppm of nominal carrier frequency</w:t>
            </w:r>
          </w:p>
        </w:tc>
      </w:tr>
      <w:tr w:rsidR="00F522E8" w:rsidRPr="00DB31A4" w14:paraId="50F73710" w14:textId="77777777" w:rsidTr="00064F71">
        <w:tc>
          <w:tcPr>
            <w:tcW w:w="2118" w:type="dxa"/>
            <w:tcBorders>
              <w:top w:val="single" w:sz="4" w:space="0" w:color="auto"/>
              <w:left w:val="single" w:sz="4" w:space="0" w:color="auto"/>
              <w:bottom w:val="single" w:sz="4" w:space="0" w:color="auto"/>
              <w:right w:val="single" w:sz="4" w:space="0" w:color="auto"/>
            </w:tcBorders>
          </w:tcPr>
          <w:p w14:paraId="29032230" w14:textId="77777777" w:rsidR="00F522E8" w:rsidRPr="004A675D" w:rsidRDefault="00F522E8">
            <w:pPr>
              <w:widowControl w:val="0"/>
              <w:overflowPunct/>
              <w:autoSpaceDE/>
              <w:adjustRightInd/>
              <w:spacing w:after="0"/>
              <w:rPr>
                <w:lang w:val="ru-RU"/>
              </w:rPr>
            </w:pPr>
            <w:r>
              <w:t>Antenna configuration</w:t>
            </w:r>
          </w:p>
        </w:tc>
        <w:tc>
          <w:tcPr>
            <w:tcW w:w="7736" w:type="dxa"/>
            <w:tcBorders>
              <w:top w:val="single" w:sz="4" w:space="0" w:color="auto"/>
              <w:left w:val="single" w:sz="4" w:space="0" w:color="auto"/>
              <w:bottom w:val="single" w:sz="4" w:space="0" w:color="auto"/>
              <w:right w:val="single" w:sz="4" w:space="0" w:color="auto"/>
            </w:tcBorders>
          </w:tcPr>
          <w:p w14:paraId="784342CE" w14:textId="77777777" w:rsidR="00F522E8" w:rsidRDefault="00F522E8" w:rsidP="00064F71">
            <w:pPr>
              <w:overflowPunct/>
              <w:autoSpaceDE/>
              <w:adjustRightInd/>
              <w:spacing w:after="0"/>
              <w:textAlignment w:val="auto"/>
              <w:rPr>
                <w:rFonts w:eastAsia="MS Mincho"/>
                <w:iCs/>
                <w:lang w:eastAsia="ja-JP"/>
              </w:rPr>
            </w:pPr>
            <w:r>
              <w:rPr>
                <w:rFonts w:eastAsia="MS Mincho"/>
                <w:iCs/>
                <w:lang w:eastAsia="ja-JP"/>
              </w:rPr>
              <w:t xml:space="preserve">2 </w:t>
            </w:r>
            <w:proofErr w:type="spellStart"/>
            <w:r>
              <w:rPr>
                <w:rFonts w:eastAsia="MS Mincho"/>
                <w:iCs/>
                <w:lang w:eastAsia="ja-JP"/>
              </w:rPr>
              <w:t>Tx</w:t>
            </w:r>
            <w:proofErr w:type="spellEnd"/>
            <w:r>
              <w:rPr>
                <w:rFonts w:eastAsia="MS Mincho"/>
                <w:iCs/>
                <w:lang w:eastAsia="ja-JP"/>
              </w:rPr>
              <w:t xml:space="preserve"> antennas, X-Pol</w:t>
            </w:r>
          </w:p>
          <w:p w14:paraId="4766E1F4" w14:textId="77777777" w:rsidR="00F522E8" w:rsidRDefault="00F522E8" w:rsidP="00064F71">
            <w:pPr>
              <w:overflowPunct/>
              <w:autoSpaceDE/>
              <w:adjustRightInd/>
              <w:spacing w:after="0"/>
              <w:textAlignment w:val="auto"/>
              <w:rPr>
                <w:rFonts w:eastAsia="MS Mincho"/>
                <w:iCs/>
                <w:lang w:eastAsia="ja-JP"/>
              </w:rPr>
            </w:pPr>
            <w:r>
              <w:rPr>
                <w:rFonts w:eastAsia="MS Mincho"/>
                <w:iCs/>
                <w:lang w:eastAsia="ja-JP"/>
              </w:rPr>
              <w:t>2 Rx antennas, X-Pol</w:t>
            </w:r>
          </w:p>
        </w:tc>
      </w:tr>
      <w:tr w:rsidR="00F522E8" w:rsidRPr="00DB31A4" w14:paraId="7E3B432D" w14:textId="77777777" w:rsidTr="00064F71">
        <w:tc>
          <w:tcPr>
            <w:tcW w:w="2118" w:type="dxa"/>
            <w:tcBorders>
              <w:top w:val="single" w:sz="4" w:space="0" w:color="auto"/>
              <w:left w:val="single" w:sz="4" w:space="0" w:color="auto"/>
              <w:bottom w:val="single" w:sz="4" w:space="0" w:color="auto"/>
              <w:right w:val="single" w:sz="4" w:space="0" w:color="auto"/>
            </w:tcBorders>
          </w:tcPr>
          <w:p w14:paraId="37085075" w14:textId="77777777" w:rsidR="00F522E8" w:rsidRDefault="00F522E8">
            <w:pPr>
              <w:widowControl w:val="0"/>
              <w:overflowPunct/>
              <w:autoSpaceDE/>
              <w:adjustRightInd/>
              <w:spacing w:after="0"/>
            </w:pPr>
            <w:r>
              <w:t>S-SSB transmission period</w:t>
            </w:r>
          </w:p>
        </w:tc>
        <w:tc>
          <w:tcPr>
            <w:tcW w:w="7736" w:type="dxa"/>
            <w:tcBorders>
              <w:top w:val="single" w:sz="4" w:space="0" w:color="auto"/>
              <w:left w:val="single" w:sz="4" w:space="0" w:color="auto"/>
              <w:bottom w:val="single" w:sz="4" w:space="0" w:color="auto"/>
              <w:right w:val="single" w:sz="4" w:space="0" w:color="auto"/>
            </w:tcBorders>
          </w:tcPr>
          <w:p w14:paraId="550364B4" w14:textId="77777777" w:rsidR="00F522E8" w:rsidRDefault="00F522E8" w:rsidP="00064F71">
            <w:pPr>
              <w:overflowPunct/>
              <w:autoSpaceDE/>
              <w:adjustRightInd/>
              <w:spacing w:after="0"/>
              <w:textAlignment w:val="auto"/>
              <w:rPr>
                <w:rFonts w:eastAsia="MS Mincho"/>
                <w:iCs/>
                <w:lang w:eastAsia="ja-JP"/>
              </w:rPr>
            </w:pPr>
            <w:r>
              <w:rPr>
                <w:rFonts w:eastAsia="MS Mincho"/>
                <w:iCs/>
                <w:lang w:eastAsia="ja-JP"/>
              </w:rPr>
              <w:t xml:space="preserve">160 </w:t>
            </w:r>
            <w:proofErr w:type="spellStart"/>
            <w:r>
              <w:rPr>
                <w:rFonts w:eastAsia="MS Mincho"/>
                <w:iCs/>
                <w:lang w:eastAsia="ja-JP"/>
              </w:rPr>
              <w:t>ms</w:t>
            </w:r>
            <w:proofErr w:type="spellEnd"/>
          </w:p>
        </w:tc>
      </w:tr>
      <w:tr w:rsidR="00BF3E7D" w:rsidRPr="00DB31A4" w14:paraId="6BCFD341" w14:textId="77777777" w:rsidTr="00DB32AF">
        <w:tc>
          <w:tcPr>
            <w:tcW w:w="2118" w:type="dxa"/>
            <w:tcBorders>
              <w:top w:val="single" w:sz="4" w:space="0" w:color="auto"/>
              <w:left w:val="single" w:sz="4" w:space="0" w:color="auto"/>
              <w:bottom w:val="single" w:sz="4" w:space="0" w:color="auto"/>
              <w:right w:val="single" w:sz="4" w:space="0" w:color="auto"/>
            </w:tcBorders>
          </w:tcPr>
          <w:p w14:paraId="428D03DE" w14:textId="77777777" w:rsidR="00BF3E7D" w:rsidRPr="007D3365" w:rsidRDefault="00064F71">
            <w:pPr>
              <w:widowControl w:val="0"/>
              <w:overflowPunct/>
              <w:autoSpaceDE/>
              <w:adjustRightInd/>
              <w:spacing w:after="0"/>
            </w:pPr>
            <w:r>
              <w:t xml:space="preserve">Coarse </w:t>
            </w:r>
            <w:r w:rsidR="00F522E8">
              <w:t>f</w:t>
            </w:r>
            <w:r>
              <w:t xml:space="preserve">requency </w:t>
            </w:r>
            <w:r w:rsidR="00F522E8">
              <w:t>o</w:t>
            </w:r>
            <w:r>
              <w:t xml:space="preserve">ffset </w:t>
            </w:r>
            <w:r w:rsidR="00F522E8">
              <w:t>e</w:t>
            </w:r>
            <w:r>
              <w:t>stimation</w:t>
            </w:r>
          </w:p>
        </w:tc>
        <w:tc>
          <w:tcPr>
            <w:tcW w:w="7736" w:type="dxa"/>
            <w:tcBorders>
              <w:top w:val="single" w:sz="4" w:space="0" w:color="auto"/>
              <w:left w:val="single" w:sz="4" w:space="0" w:color="auto"/>
              <w:bottom w:val="single" w:sz="4" w:space="0" w:color="auto"/>
              <w:right w:val="single" w:sz="4" w:space="0" w:color="auto"/>
            </w:tcBorders>
          </w:tcPr>
          <w:p w14:paraId="36DA327E" w14:textId="77777777" w:rsidR="00BF3E7D" w:rsidRPr="007D3365" w:rsidRDefault="00064F71">
            <w:pPr>
              <w:overflowPunct/>
              <w:autoSpaceDE/>
              <w:adjustRightInd/>
              <w:spacing w:after="0"/>
              <w:textAlignment w:val="auto"/>
              <w:rPr>
                <w:rFonts w:eastAsia="MS Mincho"/>
                <w:iCs/>
                <w:lang w:eastAsia="ja-JP"/>
              </w:rPr>
            </w:pPr>
            <w:r>
              <w:rPr>
                <w:rFonts w:eastAsia="MS Mincho"/>
                <w:iCs/>
                <w:lang w:eastAsia="ja-JP"/>
              </w:rPr>
              <w:t>Frequency offset hypothesis testing</w:t>
            </w:r>
          </w:p>
        </w:tc>
      </w:tr>
      <w:tr w:rsidR="00FA7A8C" w:rsidRPr="00DB31A4" w14:paraId="51007DDC" w14:textId="77777777" w:rsidTr="00064F71">
        <w:tc>
          <w:tcPr>
            <w:tcW w:w="2118" w:type="dxa"/>
            <w:tcBorders>
              <w:top w:val="single" w:sz="4" w:space="0" w:color="auto"/>
              <w:left w:val="single" w:sz="4" w:space="0" w:color="auto"/>
              <w:bottom w:val="single" w:sz="4" w:space="0" w:color="auto"/>
              <w:right w:val="single" w:sz="4" w:space="0" w:color="auto"/>
            </w:tcBorders>
          </w:tcPr>
          <w:p w14:paraId="1EE84965" w14:textId="77777777" w:rsidR="00FA7A8C" w:rsidRDefault="00E033D1">
            <w:pPr>
              <w:widowControl w:val="0"/>
              <w:overflowPunct/>
              <w:autoSpaceDE/>
              <w:adjustRightInd/>
              <w:spacing w:after="0"/>
            </w:pPr>
            <w:r>
              <w:rPr>
                <w:rFonts w:eastAsia="MS Mincho"/>
              </w:rPr>
              <w:t>Coarse FO h</w:t>
            </w:r>
            <w:r w:rsidR="00FA7A8C">
              <w:rPr>
                <w:rFonts w:eastAsia="MS Mincho"/>
              </w:rPr>
              <w:t xml:space="preserve">ypothesis </w:t>
            </w:r>
            <w:r w:rsidR="00FA7A8C">
              <w:rPr>
                <w:rFonts w:eastAsia="MS Mincho"/>
                <w:lang w:val="en-US"/>
              </w:rPr>
              <w:t>frequency step</w:t>
            </w:r>
          </w:p>
        </w:tc>
        <w:tc>
          <w:tcPr>
            <w:tcW w:w="7736" w:type="dxa"/>
            <w:tcBorders>
              <w:top w:val="single" w:sz="4" w:space="0" w:color="auto"/>
              <w:left w:val="single" w:sz="4" w:space="0" w:color="auto"/>
              <w:bottom w:val="single" w:sz="4" w:space="0" w:color="auto"/>
              <w:right w:val="single" w:sz="4" w:space="0" w:color="auto"/>
            </w:tcBorders>
          </w:tcPr>
          <w:p w14:paraId="50546701" w14:textId="77777777" w:rsidR="00FA7A8C" w:rsidRPr="00DB32AF" w:rsidRDefault="00FA7A8C" w:rsidP="00DB32AF">
            <w:pPr>
              <w:spacing w:after="0" w:line="280" w:lineRule="atLeast"/>
              <w:jc w:val="both"/>
              <w:rPr>
                <w:rFonts w:eastAsia="MS Mincho"/>
                <w:lang w:val="en-US"/>
              </w:rPr>
            </w:pPr>
            <w:r>
              <w:rPr>
                <w:rFonts w:eastAsia="MS Mincho"/>
                <w:lang w:val="en-US"/>
              </w:rPr>
              <w:t>10 kHz</w:t>
            </w:r>
          </w:p>
        </w:tc>
      </w:tr>
    </w:tbl>
    <w:p w14:paraId="1AE93B5D" w14:textId="77777777" w:rsidR="00BF3E7D" w:rsidRDefault="00BF3E7D" w:rsidP="00382466">
      <w:pPr>
        <w:pStyle w:val="3GPPNormalText"/>
        <w:rPr>
          <w:highlight w:val="yellow"/>
        </w:rPr>
      </w:pPr>
    </w:p>
    <w:p w14:paraId="00971B7B" w14:textId="77777777" w:rsidR="00E75907" w:rsidRPr="00CD1841" w:rsidRDefault="00E75907" w:rsidP="00E75907">
      <w:pPr>
        <w:pStyle w:val="3GPPH1"/>
        <w:rPr>
          <w:lang w:val="en-US"/>
        </w:rPr>
      </w:pPr>
      <w:r w:rsidRPr="00CD1841">
        <w:rPr>
          <w:lang w:val="en-US"/>
        </w:rPr>
        <w:t xml:space="preserve">Annex </w:t>
      </w:r>
      <w:r>
        <w:rPr>
          <w:lang w:val="en-US"/>
        </w:rPr>
        <w:t>B</w:t>
      </w:r>
      <w:r w:rsidRPr="00CD1841">
        <w:rPr>
          <w:lang w:val="en-US"/>
        </w:rPr>
        <w:t xml:space="preserve"> – </w:t>
      </w:r>
      <w:r>
        <w:rPr>
          <w:lang w:val="en-US"/>
        </w:rPr>
        <w:t>List of RAN1 Agreements on Synchronization</w:t>
      </w:r>
    </w:p>
    <w:p w14:paraId="4005F61B" w14:textId="77777777" w:rsidR="00E75907" w:rsidRPr="007D3365" w:rsidRDefault="00E75907" w:rsidP="00E75907">
      <w:pPr>
        <w:pStyle w:val="3GPPText"/>
      </w:pPr>
      <w:r w:rsidRPr="007D3365">
        <w:t xml:space="preserve">In this section, we provide </w:t>
      </w:r>
      <w:r>
        <w:t xml:space="preserve">list of RAN1 WG agreements on </w:t>
      </w:r>
      <w:proofErr w:type="spellStart"/>
      <w:r>
        <w:t>sidelink</w:t>
      </w:r>
      <w:proofErr w:type="spellEnd"/>
      <w:r>
        <w:t xml:space="preserve"> synchronization for NR-V2X communication.</w:t>
      </w:r>
    </w:p>
    <w:p w14:paraId="3FBF3B08" w14:textId="77777777" w:rsidR="00E75907" w:rsidRDefault="00E75907" w:rsidP="00382466">
      <w:pPr>
        <w:pStyle w:val="3GPPNormalText"/>
        <w:rPr>
          <w:highlight w:val="yello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E75907" w:rsidRPr="00A60CD6" w14:paraId="08477E84" w14:textId="77777777" w:rsidTr="005F2ECA">
        <w:tc>
          <w:tcPr>
            <w:tcW w:w="9923" w:type="dxa"/>
            <w:shd w:val="clear" w:color="auto" w:fill="auto"/>
          </w:tcPr>
          <w:p w14:paraId="26488351" w14:textId="77777777" w:rsidR="00E75907" w:rsidRPr="00A60CD6" w:rsidRDefault="00E75907" w:rsidP="005F2ECA">
            <w:pPr>
              <w:rPr>
                <w:b/>
                <w:sz w:val="22"/>
                <w:szCs w:val="22"/>
                <w:u w:val="single"/>
                <w:lang w:eastAsia="x-none"/>
              </w:rPr>
            </w:pPr>
            <w:r w:rsidRPr="00A60CD6">
              <w:rPr>
                <w:b/>
                <w:sz w:val="22"/>
                <w:szCs w:val="22"/>
                <w:u w:val="single"/>
                <w:lang w:eastAsia="x-none"/>
              </w:rPr>
              <w:t>RAN1#94 Agreements:</w:t>
            </w:r>
          </w:p>
          <w:p w14:paraId="46E272FF" w14:textId="77777777" w:rsidR="00E75907" w:rsidRPr="00A60CD6" w:rsidRDefault="00E75907" w:rsidP="005F2ECA">
            <w:pPr>
              <w:pStyle w:val="3GPPAgreements"/>
              <w:numPr>
                <w:ilvl w:val="0"/>
                <w:numId w:val="8"/>
              </w:numPr>
              <w:ind w:left="284" w:hanging="284"/>
              <w:rPr>
                <w:szCs w:val="22"/>
              </w:rPr>
            </w:pPr>
            <w:r w:rsidRPr="00A60CD6">
              <w:rPr>
                <w:rFonts w:hint="eastAsia"/>
                <w:szCs w:val="22"/>
              </w:rPr>
              <w:t xml:space="preserve">NR </w:t>
            </w:r>
            <w:r w:rsidRPr="0019181C">
              <w:rPr>
                <w:rFonts w:hint="eastAsia"/>
                <w:lang w:eastAsia="ko-KR"/>
              </w:rPr>
              <w:t>V2X</w:t>
            </w:r>
            <w:r w:rsidRPr="00A60CD6">
              <w:rPr>
                <w:rFonts w:hint="eastAsia"/>
                <w:szCs w:val="22"/>
              </w:rPr>
              <w:t xml:space="preserve"> </w:t>
            </w:r>
            <w:proofErr w:type="spellStart"/>
            <w:r w:rsidRPr="00A60CD6">
              <w:rPr>
                <w:rFonts w:hint="eastAsia"/>
                <w:szCs w:val="22"/>
              </w:rPr>
              <w:t>Sidelink</w:t>
            </w:r>
            <w:proofErr w:type="spellEnd"/>
            <w:r w:rsidRPr="00A60CD6">
              <w:rPr>
                <w:rFonts w:hint="eastAsia"/>
                <w:szCs w:val="22"/>
              </w:rPr>
              <w:t xml:space="preserve"> Synchronization includes at least the following</w:t>
            </w:r>
          </w:p>
          <w:p w14:paraId="78627FCB" w14:textId="77777777" w:rsidR="00E75907" w:rsidRPr="00A60CD6" w:rsidRDefault="00E75907" w:rsidP="005F2ECA">
            <w:pPr>
              <w:pStyle w:val="3GPPAgreements"/>
              <w:numPr>
                <w:ilvl w:val="1"/>
                <w:numId w:val="9"/>
              </w:numPr>
              <w:rPr>
                <w:szCs w:val="22"/>
              </w:rPr>
            </w:pPr>
            <w:proofErr w:type="spellStart"/>
            <w:r w:rsidRPr="00A60CD6">
              <w:rPr>
                <w:szCs w:val="22"/>
              </w:rPr>
              <w:t>Sidelink</w:t>
            </w:r>
            <w:proofErr w:type="spellEnd"/>
            <w:r w:rsidRPr="00A60CD6">
              <w:rPr>
                <w:szCs w:val="22"/>
              </w:rPr>
              <w:t xml:space="preserve"> synchronization signal</w:t>
            </w:r>
            <w:r w:rsidRPr="00A60CD6">
              <w:rPr>
                <w:rFonts w:hint="eastAsia"/>
                <w:szCs w:val="22"/>
              </w:rPr>
              <w:t>(</w:t>
            </w:r>
            <w:r w:rsidRPr="00A60CD6">
              <w:rPr>
                <w:szCs w:val="22"/>
              </w:rPr>
              <w:t>s</w:t>
            </w:r>
            <w:r w:rsidRPr="00A60CD6">
              <w:rPr>
                <w:rFonts w:hint="eastAsia"/>
                <w:szCs w:val="22"/>
              </w:rPr>
              <w:t>)</w:t>
            </w:r>
          </w:p>
          <w:p w14:paraId="75CD82CF" w14:textId="77777777" w:rsidR="00E75907" w:rsidRPr="00A60CD6" w:rsidRDefault="00E75907" w:rsidP="005F2ECA">
            <w:pPr>
              <w:pStyle w:val="3GPPAgreements"/>
              <w:numPr>
                <w:ilvl w:val="1"/>
                <w:numId w:val="9"/>
              </w:numPr>
              <w:rPr>
                <w:szCs w:val="22"/>
              </w:rPr>
            </w:pPr>
            <w:r w:rsidRPr="00A60CD6">
              <w:rPr>
                <w:szCs w:val="22"/>
              </w:rPr>
              <w:t>PSBCH</w:t>
            </w:r>
          </w:p>
          <w:p w14:paraId="682026F9" w14:textId="77777777" w:rsidR="00E75907" w:rsidRPr="00A60CD6" w:rsidRDefault="00E75907" w:rsidP="005F2ECA">
            <w:pPr>
              <w:pStyle w:val="3GPPAgreements"/>
              <w:numPr>
                <w:ilvl w:val="1"/>
                <w:numId w:val="9"/>
              </w:numPr>
              <w:rPr>
                <w:szCs w:val="22"/>
              </w:rPr>
            </w:pPr>
            <w:proofErr w:type="spellStart"/>
            <w:r w:rsidRPr="00A60CD6">
              <w:rPr>
                <w:szCs w:val="22"/>
              </w:rPr>
              <w:t>Sidelink</w:t>
            </w:r>
            <w:proofErr w:type="spellEnd"/>
            <w:r w:rsidRPr="00A60CD6">
              <w:rPr>
                <w:szCs w:val="22"/>
              </w:rPr>
              <w:t xml:space="preserve"> synchronization sources and procedure</w:t>
            </w:r>
            <w:r w:rsidRPr="00A60CD6">
              <w:rPr>
                <w:rFonts w:hint="eastAsia"/>
                <w:szCs w:val="22"/>
              </w:rPr>
              <w:t>(</w:t>
            </w:r>
            <w:r w:rsidRPr="00A60CD6">
              <w:rPr>
                <w:szCs w:val="22"/>
              </w:rPr>
              <w:t>s</w:t>
            </w:r>
            <w:r w:rsidRPr="00A60CD6">
              <w:rPr>
                <w:rFonts w:hint="eastAsia"/>
                <w:szCs w:val="22"/>
              </w:rPr>
              <w:t>)</w:t>
            </w:r>
          </w:p>
          <w:p w14:paraId="34840E53" w14:textId="77777777" w:rsidR="00E75907" w:rsidRPr="00A60CD6" w:rsidRDefault="00E75907" w:rsidP="005F2ECA">
            <w:pPr>
              <w:pStyle w:val="3GPPAgreements"/>
              <w:numPr>
                <w:ilvl w:val="0"/>
                <w:numId w:val="8"/>
              </w:numPr>
              <w:ind w:left="284" w:hanging="284"/>
              <w:rPr>
                <w:szCs w:val="22"/>
              </w:rPr>
            </w:pPr>
            <w:r w:rsidRPr="00A60CD6">
              <w:rPr>
                <w:szCs w:val="22"/>
              </w:rPr>
              <w:t>Study potential s</w:t>
            </w:r>
            <w:r w:rsidRPr="00A60CD6">
              <w:rPr>
                <w:rFonts w:hint="eastAsia"/>
                <w:szCs w:val="22"/>
              </w:rPr>
              <w:t xml:space="preserve">ynchronization sources </w:t>
            </w:r>
            <w:r w:rsidRPr="00A60CD6">
              <w:rPr>
                <w:szCs w:val="22"/>
              </w:rPr>
              <w:t>–</w:t>
            </w:r>
            <w:r w:rsidRPr="00A60CD6">
              <w:rPr>
                <w:rFonts w:hint="eastAsia"/>
                <w:szCs w:val="22"/>
              </w:rPr>
              <w:t xml:space="preserve">GNSS, </w:t>
            </w:r>
            <w:proofErr w:type="spellStart"/>
            <w:r w:rsidRPr="00A60CD6">
              <w:rPr>
                <w:rFonts w:hint="eastAsia"/>
                <w:szCs w:val="22"/>
              </w:rPr>
              <w:t>gNB</w:t>
            </w:r>
            <w:proofErr w:type="spellEnd"/>
            <w:r w:rsidRPr="00A60CD6">
              <w:rPr>
                <w:rFonts w:hint="eastAsia"/>
                <w:szCs w:val="22"/>
              </w:rPr>
              <w:t xml:space="preserve">, </w:t>
            </w:r>
            <w:proofErr w:type="spellStart"/>
            <w:r w:rsidRPr="00A60CD6">
              <w:rPr>
                <w:szCs w:val="22"/>
              </w:rPr>
              <w:t>eNB</w:t>
            </w:r>
            <w:proofErr w:type="spellEnd"/>
            <w:r w:rsidRPr="00A60CD6">
              <w:rPr>
                <w:szCs w:val="22"/>
              </w:rPr>
              <w:t xml:space="preserve">, </w:t>
            </w:r>
            <w:r w:rsidRPr="00A60CD6">
              <w:rPr>
                <w:rFonts w:hint="eastAsia"/>
                <w:szCs w:val="22"/>
              </w:rPr>
              <w:t>UE</w:t>
            </w:r>
            <w:r w:rsidRPr="00A60CD6">
              <w:rPr>
                <w:szCs w:val="22"/>
              </w:rPr>
              <w:t>, LTE UE</w:t>
            </w:r>
          </w:p>
          <w:p w14:paraId="49266742" w14:textId="77777777" w:rsidR="00E75907" w:rsidRPr="00A60CD6" w:rsidRDefault="00E75907" w:rsidP="005F2ECA">
            <w:pPr>
              <w:numPr>
                <w:ilvl w:val="1"/>
                <w:numId w:val="12"/>
              </w:numPr>
              <w:overflowPunct/>
              <w:autoSpaceDE/>
              <w:autoSpaceDN/>
              <w:adjustRightInd/>
              <w:spacing w:after="0"/>
              <w:textAlignment w:val="auto"/>
              <w:rPr>
                <w:sz w:val="22"/>
                <w:szCs w:val="22"/>
              </w:rPr>
            </w:pPr>
            <w:r w:rsidRPr="00A60CD6">
              <w:rPr>
                <w:sz w:val="22"/>
                <w:szCs w:val="22"/>
              </w:rPr>
              <w:t>Note: this doesn’t mean all of them are to be supported</w:t>
            </w:r>
          </w:p>
          <w:p w14:paraId="61543866" w14:textId="77777777" w:rsidR="00E75907" w:rsidRPr="00A60CD6" w:rsidRDefault="00E75907" w:rsidP="005F2ECA">
            <w:pPr>
              <w:rPr>
                <w:b/>
                <w:sz w:val="22"/>
                <w:szCs w:val="22"/>
                <w:u w:val="single"/>
                <w:lang w:eastAsia="x-none"/>
              </w:rPr>
            </w:pPr>
            <w:r w:rsidRPr="00A60CD6">
              <w:rPr>
                <w:b/>
                <w:sz w:val="22"/>
                <w:szCs w:val="22"/>
                <w:u w:val="single"/>
                <w:lang w:eastAsia="x-none"/>
              </w:rPr>
              <w:t>RAN1#94bis Agreements:</w:t>
            </w:r>
          </w:p>
          <w:p w14:paraId="770490B2" w14:textId="77777777" w:rsidR="00E75907" w:rsidRPr="00A60CD6" w:rsidRDefault="00E75907" w:rsidP="005F2ECA">
            <w:pPr>
              <w:pStyle w:val="3GPPAgreements"/>
              <w:numPr>
                <w:ilvl w:val="0"/>
                <w:numId w:val="8"/>
              </w:numPr>
              <w:ind w:left="284" w:hanging="284"/>
              <w:rPr>
                <w:szCs w:val="22"/>
              </w:rPr>
            </w:pPr>
            <w:r w:rsidRPr="00A60CD6">
              <w:rPr>
                <w:szCs w:val="22"/>
              </w:rPr>
              <w:t xml:space="preserve">At least </w:t>
            </w:r>
            <w:r w:rsidRPr="0019181C">
              <w:rPr>
                <w:lang w:eastAsia="ko-KR"/>
              </w:rPr>
              <w:t>GNSS</w:t>
            </w:r>
            <w:r w:rsidRPr="00A60CD6">
              <w:rPr>
                <w:szCs w:val="22"/>
              </w:rPr>
              <w:t xml:space="preserve">, </w:t>
            </w:r>
            <w:proofErr w:type="spellStart"/>
            <w:r w:rsidRPr="00A60CD6">
              <w:rPr>
                <w:szCs w:val="22"/>
              </w:rPr>
              <w:t>gNB</w:t>
            </w:r>
            <w:proofErr w:type="spellEnd"/>
            <w:r w:rsidRPr="00A60CD6">
              <w:rPr>
                <w:szCs w:val="22"/>
              </w:rPr>
              <w:t xml:space="preserve">, NR UE, and </w:t>
            </w:r>
            <w:proofErr w:type="spellStart"/>
            <w:r w:rsidRPr="00A60CD6">
              <w:rPr>
                <w:szCs w:val="22"/>
              </w:rPr>
              <w:t>eNB</w:t>
            </w:r>
            <w:proofErr w:type="spellEnd"/>
            <w:r w:rsidRPr="00A60CD6">
              <w:rPr>
                <w:szCs w:val="22"/>
              </w:rPr>
              <w:t xml:space="preserve"> are supported as the synchronization source for NR V2X.</w:t>
            </w:r>
          </w:p>
          <w:p w14:paraId="052FEF3C" w14:textId="77777777" w:rsidR="00E75907" w:rsidRPr="00A60CD6" w:rsidRDefault="00E75907" w:rsidP="005F2ECA">
            <w:pPr>
              <w:pStyle w:val="3GPPAgreements"/>
              <w:numPr>
                <w:ilvl w:val="1"/>
                <w:numId w:val="9"/>
              </w:numPr>
              <w:spacing w:before="0"/>
              <w:rPr>
                <w:szCs w:val="22"/>
              </w:rPr>
            </w:pPr>
            <w:proofErr w:type="spellStart"/>
            <w:r w:rsidRPr="00A60CD6">
              <w:rPr>
                <w:szCs w:val="22"/>
              </w:rPr>
              <w:t>eNB</w:t>
            </w:r>
            <w:proofErr w:type="spellEnd"/>
            <w:r w:rsidRPr="00A60CD6">
              <w:rPr>
                <w:szCs w:val="22"/>
              </w:rPr>
              <w:t xml:space="preserve"> as a synchronization source for NR V2X UEs supporting LTE </w:t>
            </w:r>
            <w:proofErr w:type="spellStart"/>
            <w:r w:rsidRPr="00A60CD6">
              <w:rPr>
                <w:szCs w:val="22"/>
              </w:rPr>
              <w:t>Uu</w:t>
            </w:r>
            <w:proofErr w:type="spellEnd"/>
            <w:r w:rsidRPr="00A60CD6">
              <w:rPr>
                <w:szCs w:val="22"/>
              </w:rPr>
              <w:t xml:space="preserve">/PC5 or </w:t>
            </w:r>
            <w:proofErr w:type="spellStart"/>
            <w:r w:rsidRPr="00A60CD6">
              <w:rPr>
                <w:szCs w:val="22"/>
              </w:rPr>
              <w:t>Uu</w:t>
            </w:r>
            <w:proofErr w:type="spellEnd"/>
            <w:r w:rsidRPr="00A60CD6">
              <w:rPr>
                <w:szCs w:val="22"/>
              </w:rPr>
              <w:t xml:space="preserve"> only (no change to the </w:t>
            </w:r>
            <w:proofErr w:type="spellStart"/>
            <w:r w:rsidRPr="00A60CD6">
              <w:rPr>
                <w:szCs w:val="22"/>
              </w:rPr>
              <w:t>eNB</w:t>
            </w:r>
            <w:proofErr w:type="spellEnd"/>
            <w:r w:rsidRPr="00A60CD6">
              <w:rPr>
                <w:szCs w:val="22"/>
              </w:rPr>
              <w:t xml:space="preserve"> behavior) </w:t>
            </w:r>
          </w:p>
          <w:p w14:paraId="1AF979EF" w14:textId="77777777" w:rsidR="00E75907" w:rsidRDefault="00E75907" w:rsidP="005F2ECA">
            <w:pPr>
              <w:pStyle w:val="3GPPAgreements"/>
              <w:numPr>
                <w:ilvl w:val="1"/>
                <w:numId w:val="9"/>
              </w:numPr>
              <w:spacing w:before="0"/>
              <w:rPr>
                <w:szCs w:val="22"/>
              </w:rPr>
            </w:pPr>
            <w:r w:rsidRPr="00A60CD6">
              <w:rPr>
                <w:szCs w:val="22"/>
              </w:rPr>
              <w:t>Whether a source is supported is for further NR V2X UE capability consideration</w:t>
            </w:r>
          </w:p>
          <w:p w14:paraId="6FC794F2" w14:textId="77777777" w:rsidR="00E75907" w:rsidRPr="00A60CD6" w:rsidRDefault="00E75907" w:rsidP="005F2ECA">
            <w:pPr>
              <w:pStyle w:val="3GPPAgreements"/>
              <w:numPr>
                <w:ilvl w:val="0"/>
                <w:numId w:val="8"/>
              </w:numPr>
              <w:ind w:left="284" w:hanging="284"/>
              <w:rPr>
                <w:szCs w:val="22"/>
              </w:rPr>
            </w:pPr>
            <w:r w:rsidRPr="00A60CD6">
              <w:rPr>
                <w:szCs w:val="22"/>
              </w:rPr>
              <w:t xml:space="preserve">NR V2X </w:t>
            </w:r>
            <w:proofErr w:type="spellStart"/>
            <w:r w:rsidRPr="0019181C">
              <w:rPr>
                <w:lang w:eastAsia="ko-KR"/>
              </w:rPr>
              <w:t>sidelink</w:t>
            </w:r>
            <w:proofErr w:type="spellEnd"/>
            <w:r w:rsidRPr="00A60CD6">
              <w:rPr>
                <w:szCs w:val="22"/>
              </w:rPr>
              <w:t xml:space="preserve"> operation includes the following cases:</w:t>
            </w:r>
          </w:p>
          <w:p w14:paraId="56AA00EC" w14:textId="77777777" w:rsidR="00E75907" w:rsidRPr="00A60CD6" w:rsidRDefault="00E75907" w:rsidP="005F2ECA">
            <w:pPr>
              <w:pStyle w:val="3GPPAgreements"/>
              <w:numPr>
                <w:ilvl w:val="1"/>
                <w:numId w:val="9"/>
              </w:numPr>
              <w:spacing w:before="0"/>
              <w:rPr>
                <w:szCs w:val="22"/>
              </w:rPr>
            </w:pPr>
            <w:r w:rsidRPr="00A60CD6">
              <w:rPr>
                <w:szCs w:val="22"/>
              </w:rPr>
              <w:t xml:space="preserve">NR V2X </w:t>
            </w:r>
            <w:proofErr w:type="spellStart"/>
            <w:r w:rsidRPr="00A60CD6">
              <w:rPr>
                <w:szCs w:val="22"/>
              </w:rPr>
              <w:t>sidelink</w:t>
            </w:r>
            <w:proofErr w:type="spellEnd"/>
            <w:r w:rsidRPr="00A60CD6">
              <w:rPr>
                <w:szCs w:val="22"/>
              </w:rPr>
              <w:t xml:space="preserve"> is synchronized with LTE V2X </w:t>
            </w:r>
            <w:proofErr w:type="spellStart"/>
            <w:r w:rsidRPr="00A60CD6">
              <w:rPr>
                <w:szCs w:val="22"/>
              </w:rPr>
              <w:t>sidelink</w:t>
            </w:r>
            <w:proofErr w:type="spellEnd"/>
          </w:p>
          <w:p w14:paraId="52F2450F" w14:textId="77777777" w:rsidR="00E75907" w:rsidRDefault="00E75907" w:rsidP="005F2ECA">
            <w:pPr>
              <w:pStyle w:val="3GPPAgreements"/>
              <w:numPr>
                <w:ilvl w:val="1"/>
                <w:numId w:val="9"/>
              </w:numPr>
              <w:spacing w:before="0"/>
              <w:rPr>
                <w:szCs w:val="22"/>
              </w:rPr>
            </w:pPr>
            <w:r w:rsidRPr="00A60CD6">
              <w:rPr>
                <w:szCs w:val="22"/>
              </w:rPr>
              <w:t xml:space="preserve">NR V2X </w:t>
            </w:r>
            <w:proofErr w:type="spellStart"/>
            <w:r w:rsidRPr="00A60CD6">
              <w:rPr>
                <w:szCs w:val="22"/>
              </w:rPr>
              <w:t>sidelink</w:t>
            </w:r>
            <w:proofErr w:type="spellEnd"/>
            <w:r w:rsidRPr="00A60CD6">
              <w:rPr>
                <w:szCs w:val="22"/>
              </w:rPr>
              <w:t xml:space="preserve"> synchronization procedure operates independently to the LTE V2X </w:t>
            </w:r>
            <w:proofErr w:type="spellStart"/>
            <w:r w:rsidRPr="00A60CD6">
              <w:rPr>
                <w:szCs w:val="22"/>
              </w:rPr>
              <w:t>sidelink</w:t>
            </w:r>
            <w:proofErr w:type="spellEnd"/>
            <w:r w:rsidRPr="00A60CD6">
              <w:rPr>
                <w:szCs w:val="22"/>
              </w:rPr>
              <w:t xml:space="preserve"> synchronization procedure</w:t>
            </w:r>
          </w:p>
          <w:p w14:paraId="33503CCC" w14:textId="77777777" w:rsidR="00E75907" w:rsidRPr="00A60CD6" w:rsidRDefault="00E75907" w:rsidP="005F2ECA">
            <w:pPr>
              <w:pStyle w:val="3GPPAgreements"/>
              <w:numPr>
                <w:ilvl w:val="0"/>
                <w:numId w:val="8"/>
              </w:numPr>
              <w:ind w:left="284" w:hanging="284"/>
              <w:rPr>
                <w:szCs w:val="22"/>
              </w:rPr>
            </w:pPr>
            <w:r w:rsidRPr="00A60CD6">
              <w:rPr>
                <w:szCs w:val="22"/>
              </w:rPr>
              <w:t xml:space="preserve">The </w:t>
            </w:r>
            <w:r w:rsidRPr="0019181C">
              <w:rPr>
                <w:lang w:eastAsia="ko-KR"/>
              </w:rPr>
              <w:t>design</w:t>
            </w:r>
            <w:r w:rsidRPr="00A60CD6">
              <w:rPr>
                <w:szCs w:val="22"/>
              </w:rPr>
              <w:t xml:space="preserve"> of NR V2X </w:t>
            </w:r>
            <w:proofErr w:type="spellStart"/>
            <w:r w:rsidRPr="00A60CD6">
              <w:rPr>
                <w:szCs w:val="22"/>
              </w:rPr>
              <w:t>sidelink</w:t>
            </w:r>
            <w:proofErr w:type="spellEnd"/>
            <w:r w:rsidRPr="00A60CD6">
              <w:rPr>
                <w:szCs w:val="22"/>
              </w:rPr>
              <w:t xml:space="preserve"> synchronization signals and PSBCH uses NR SSB structure as the starting point with the following properties,</w:t>
            </w:r>
          </w:p>
          <w:p w14:paraId="28392A9D" w14:textId="77777777" w:rsidR="00E75907" w:rsidRDefault="00E75907" w:rsidP="005F2ECA">
            <w:pPr>
              <w:pStyle w:val="3GPPAgreements"/>
              <w:numPr>
                <w:ilvl w:val="1"/>
                <w:numId w:val="9"/>
              </w:numPr>
              <w:spacing w:before="0"/>
              <w:rPr>
                <w:szCs w:val="22"/>
              </w:rPr>
            </w:pPr>
            <w:r w:rsidRPr="00A60CD6">
              <w:rPr>
                <w:szCs w:val="22"/>
              </w:rPr>
              <w:t xml:space="preserve">NR V2X synchronization signals include </w:t>
            </w:r>
            <w:proofErr w:type="spellStart"/>
            <w:r w:rsidRPr="00A60CD6">
              <w:rPr>
                <w:szCs w:val="22"/>
              </w:rPr>
              <w:t>sidelink</w:t>
            </w:r>
            <w:proofErr w:type="spellEnd"/>
            <w:r w:rsidRPr="00A60CD6">
              <w:rPr>
                <w:szCs w:val="22"/>
              </w:rPr>
              <w:t xml:space="preserve"> PSS (S-PSS) and </w:t>
            </w:r>
            <w:proofErr w:type="spellStart"/>
            <w:r w:rsidRPr="00A60CD6">
              <w:rPr>
                <w:szCs w:val="22"/>
              </w:rPr>
              <w:t>sidelink</w:t>
            </w:r>
            <w:proofErr w:type="spellEnd"/>
            <w:r w:rsidRPr="00A60CD6">
              <w:rPr>
                <w:szCs w:val="22"/>
              </w:rPr>
              <w:t xml:space="preserve"> SSS (S-SSS) and are structured with PSBCH in a block format (S-SSB)</w:t>
            </w:r>
          </w:p>
          <w:p w14:paraId="34248DF8" w14:textId="77777777" w:rsidR="00E75907" w:rsidRPr="00A60CD6" w:rsidRDefault="00E75907" w:rsidP="005F2ECA">
            <w:pPr>
              <w:pStyle w:val="3GPPAgreements"/>
              <w:numPr>
                <w:ilvl w:val="0"/>
                <w:numId w:val="8"/>
              </w:numPr>
              <w:ind w:left="284" w:hanging="284"/>
              <w:rPr>
                <w:szCs w:val="22"/>
              </w:rPr>
            </w:pPr>
            <w:r w:rsidRPr="00A60CD6">
              <w:rPr>
                <w:szCs w:val="22"/>
              </w:rPr>
              <w:t xml:space="preserve">Periodic </w:t>
            </w:r>
            <w:r w:rsidRPr="0019181C">
              <w:rPr>
                <w:lang w:eastAsia="ko-KR"/>
              </w:rPr>
              <w:t>transmission</w:t>
            </w:r>
            <w:r w:rsidRPr="00A60CD6">
              <w:rPr>
                <w:szCs w:val="22"/>
              </w:rPr>
              <w:t xml:space="preserve"> of S-SSB in NR V2X  is supported</w:t>
            </w:r>
          </w:p>
          <w:p w14:paraId="79674120" w14:textId="77777777" w:rsidR="00E75907" w:rsidRDefault="00E75907" w:rsidP="005F2ECA">
            <w:pPr>
              <w:pStyle w:val="3GPPAgreements"/>
              <w:numPr>
                <w:ilvl w:val="1"/>
                <w:numId w:val="9"/>
              </w:numPr>
              <w:spacing w:before="0"/>
              <w:rPr>
                <w:szCs w:val="22"/>
              </w:rPr>
            </w:pPr>
            <w:r w:rsidRPr="00A60CD6">
              <w:rPr>
                <w:szCs w:val="22"/>
              </w:rPr>
              <w:t>FFS:  whether one/more S-SSB is transmitted in a period</w:t>
            </w:r>
          </w:p>
          <w:p w14:paraId="093A6742" w14:textId="77777777" w:rsidR="00E75907" w:rsidRPr="00A60CD6" w:rsidRDefault="00E75907" w:rsidP="005F2ECA">
            <w:pPr>
              <w:rPr>
                <w:b/>
                <w:sz w:val="22"/>
                <w:szCs w:val="22"/>
                <w:u w:val="single"/>
                <w:lang w:eastAsia="x-none"/>
              </w:rPr>
            </w:pPr>
            <w:r w:rsidRPr="00A60CD6">
              <w:rPr>
                <w:b/>
                <w:sz w:val="22"/>
                <w:szCs w:val="22"/>
                <w:u w:val="single"/>
                <w:lang w:eastAsia="x-none"/>
              </w:rPr>
              <w:t>RAN1#9</w:t>
            </w:r>
            <w:r>
              <w:rPr>
                <w:b/>
                <w:sz w:val="22"/>
                <w:szCs w:val="22"/>
                <w:u w:val="single"/>
                <w:lang w:eastAsia="x-none"/>
              </w:rPr>
              <w:t>5</w:t>
            </w:r>
            <w:r w:rsidRPr="00A60CD6">
              <w:rPr>
                <w:b/>
                <w:sz w:val="22"/>
                <w:szCs w:val="22"/>
                <w:u w:val="single"/>
                <w:lang w:eastAsia="x-none"/>
              </w:rPr>
              <w:t xml:space="preserve"> Agreements:</w:t>
            </w:r>
          </w:p>
          <w:p w14:paraId="2098018E" w14:textId="77777777" w:rsidR="00E75907" w:rsidRDefault="00E75907" w:rsidP="005F2ECA">
            <w:pPr>
              <w:pStyle w:val="3GPPAgreements"/>
              <w:numPr>
                <w:ilvl w:val="0"/>
                <w:numId w:val="8"/>
              </w:numPr>
              <w:ind w:left="284" w:hanging="284"/>
              <w:rPr>
                <w:szCs w:val="22"/>
              </w:rPr>
            </w:pPr>
            <w:r w:rsidRPr="00A0285A">
              <w:rPr>
                <w:szCs w:val="22"/>
              </w:rPr>
              <w:t xml:space="preserve">S-SSB has </w:t>
            </w:r>
            <w:r w:rsidRPr="0019181C">
              <w:rPr>
                <w:lang w:eastAsia="ko-KR"/>
              </w:rPr>
              <w:t>the</w:t>
            </w:r>
            <w:r w:rsidRPr="00A0285A">
              <w:rPr>
                <w:szCs w:val="22"/>
              </w:rPr>
              <w:t xml:space="preserve"> same numerology, which includes SCS and CP length, as that of control and da</w:t>
            </w:r>
            <w:r>
              <w:rPr>
                <w:szCs w:val="22"/>
              </w:rPr>
              <w:t>ta channels for a given carrier</w:t>
            </w:r>
          </w:p>
          <w:p w14:paraId="02806F5E" w14:textId="77777777" w:rsidR="00E75907" w:rsidRPr="00A0285A" w:rsidRDefault="00E75907" w:rsidP="005F2ECA">
            <w:pPr>
              <w:pStyle w:val="3GPPAgreements"/>
              <w:numPr>
                <w:ilvl w:val="0"/>
                <w:numId w:val="8"/>
              </w:numPr>
              <w:ind w:left="284" w:hanging="284"/>
              <w:rPr>
                <w:szCs w:val="22"/>
              </w:rPr>
            </w:pPr>
            <w:r w:rsidRPr="00A0285A">
              <w:rPr>
                <w:szCs w:val="22"/>
              </w:rPr>
              <w:t xml:space="preserve">The transmission bandwidth for S-SSB is within the BW of the (pre)-configured SL-BWP.  </w:t>
            </w:r>
          </w:p>
          <w:p w14:paraId="143D2744" w14:textId="77777777" w:rsidR="00E75907" w:rsidRPr="00A0285A" w:rsidRDefault="00E75907" w:rsidP="005F2ECA">
            <w:pPr>
              <w:pStyle w:val="3GPPAgreements"/>
              <w:numPr>
                <w:ilvl w:val="1"/>
                <w:numId w:val="9"/>
              </w:numPr>
              <w:spacing w:before="0"/>
              <w:rPr>
                <w:szCs w:val="22"/>
              </w:rPr>
            </w:pPr>
            <w:r w:rsidRPr="00A0285A">
              <w:rPr>
                <w:szCs w:val="22"/>
              </w:rPr>
              <w:t>FFS:  The actual transmission BW for S-SSB and sync raster</w:t>
            </w:r>
          </w:p>
          <w:p w14:paraId="09182570" w14:textId="77777777" w:rsidR="00E75907" w:rsidRPr="00A0285A" w:rsidRDefault="00E75907" w:rsidP="005F2ECA">
            <w:pPr>
              <w:pStyle w:val="3GPPAgreements"/>
              <w:numPr>
                <w:ilvl w:val="0"/>
                <w:numId w:val="8"/>
              </w:numPr>
              <w:ind w:left="284" w:hanging="284"/>
              <w:rPr>
                <w:szCs w:val="22"/>
              </w:rPr>
            </w:pPr>
            <w:r w:rsidRPr="00A0285A">
              <w:rPr>
                <w:szCs w:val="22"/>
              </w:rPr>
              <w:t xml:space="preserve">The aspects of </w:t>
            </w:r>
            <w:r w:rsidRPr="0019181C">
              <w:rPr>
                <w:lang w:eastAsia="ko-KR"/>
              </w:rPr>
              <w:t>synchronization</w:t>
            </w:r>
            <w:r w:rsidRPr="00A0285A">
              <w:rPr>
                <w:szCs w:val="22"/>
              </w:rPr>
              <w:t xml:space="preserve"> </w:t>
            </w:r>
            <w:r w:rsidRPr="00A0285A">
              <w:rPr>
                <w:rFonts w:hint="eastAsia"/>
                <w:szCs w:val="22"/>
              </w:rPr>
              <w:t xml:space="preserve">sequence </w:t>
            </w:r>
            <w:r w:rsidRPr="00A0285A">
              <w:rPr>
                <w:szCs w:val="22"/>
              </w:rPr>
              <w:t>for NR V2X to be considered for the evaluation include,</w:t>
            </w:r>
          </w:p>
          <w:p w14:paraId="7E60F9F9" w14:textId="77777777" w:rsidR="00E75907" w:rsidRPr="00A0285A" w:rsidRDefault="00E75907" w:rsidP="005F2ECA">
            <w:pPr>
              <w:pStyle w:val="3GPPAgreements"/>
              <w:numPr>
                <w:ilvl w:val="1"/>
                <w:numId w:val="9"/>
              </w:numPr>
              <w:spacing w:before="0"/>
              <w:rPr>
                <w:szCs w:val="22"/>
              </w:rPr>
            </w:pPr>
            <w:r w:rsidRPr="00A0285A">
              <w:rPr>
                <w:szCs w:val="22"/>
              </w:rPr>
              <w:t>The length of S-PSS and S-SSS sequences</w:t>
            </w:r>
          </w:p>
          <w:p w14:paraId="6962BFD0" w14:textId="77777777" w:rsidR="00E75907" w:rsidRPr="00A0285A" w:rsidRDefault="00E75907" w:rsidP="005F2ECA">
            <w:pPr>
              <w:pStyle w:val="3GPPAgreements"/>
              <w:numPr>
                <w:ilvl w:val="1"/>
                <w:numId w:val="9"/>
              </w:numPr>
              <w:spacing w:before="0"/>
              <w:rPr>
                <w:szCs w:val="22"/>
              </w:rPr>
            </w:pPr>
            <w:r w:rsidRPr="00A0285A">
              <w:rPr>
                <w:szCs w:val="22"/>
              </w:rPr>
              <w:t xml:space="preserve">If and how to distinguish from NR </w:t>
            </w:r>
            <w:proofErr w:type="spellStart"/>
            <w:r w:rsidRPr="00A0285A">
              <w:rPr>
                <w:szCs w:val="22"/>
              </w:rPr>
              <w:t>Uu</w:t>
            </w:r>
            <w:proofErr w:type="spellEnd"/>
            <w:r w:rsidRPr="00A0285A">
              <w:rPr>
                <w:szCs w:val="22"/>
              </w:rPr>
              <w:t xml:space="preserve"> PSS and SSS sequences</w:t>
            </w:r>
          </w:p>
          <w:p w14:paraId="0C65803B" w14:textId="77777777" w:rsidR="00E75907" w:rsidRPr="00A0285A" w:rsidRDefault="00E75907" w:rsidP="005F2ECA">
            <w:pPr>
              <w:pStyle w:val="3GPPAgreements"/>
              <w:numPr>
                <w:ilvl w:val="1"/>
                <w:numId w:val="9"/>
              </w:numPr>
              <w:spacing w:before="0"/>
              <w:rPr>
                <w:szCs w:val="22"/>
              </w:rPr>
            </w:pPr>
            <w:r w:rsidRPr="00A0285A">
              <w:rPr>
                <w:szCs w:val="22"/>
              </w:rPr>
              <w:t xml:space="preserve">The number of NR SL-SSID targeted in the design of NR V2X S-PSS/S-SSS </w:t>
            </w:r>
          </w:p>
          <w:p w14:paraId="2CF51FF7" w14:textId="77777777" w:rsidR="00E75907" w:rsidRPr="00AA4EE2" w:rsidRDefault="00E75907" w:rsidP="005F2ECA">
            <w:pPr>
              <w:pStyle w:val="3GPPAgreements"/>
              <w:numPr>
                <w:ilvl w:val="2"/>
                <w:numId w:val="9"/>
              </w:numPr>
            </w:pPr>
            <w:r w:rsidRPr="00AA4EE2">
              <w:t>Use cases of NR SL-SSID should be addressed</w:t>
            </w:r>
          </w:p>
          <w:p w14:paraId="52D819FA" w14:textId="77777777" w:rsidR="00E75907" w:rsidRPr="00A0285A" w:rsidRDefault="00E75907" w:rsidP="005F2ECA">
            <w:pPr>
              <w:pStyle w:val="3GPPAgreements"/>
              <w:numPr>
                <w:ilvl w:val="0"/>
                <w:numId w:val="8"/>
              </w:numPr>
              <w:ind w:left="284" w:hanging="284"/>
              <w:rPr>
                <w:szCs w:val="22"/>
              </w:rPr>
            </w:pPr>
            <w:r w:rsidRPr="00A0285A">
              <w:rPr>
                <w:szCs w:val="22"/>
              </w:rPr>
              <w:t xml:space="preserve">The study of NR V2X synchronization includes synchronization based on S-SSB  </w:t>
            </w:r>
          </w:p>
          <w:p w14:paraId="47695E17" w14:textId="77777777" w:rsidR="00E75907" w:rsidRDefault="00E75907" w:rsidP="005F2ECA">
            <w:pPr>
              <w:pStyle w:val="3GPPAgreements"/>
              <w:numPr>
                <w:ilvl w:val="0"/>
                <w:numId w:val="8"/>
              </w:numPr>
              <w:ind w:left="284" w:hanging="284"/>
              <w:rPr>
                <w:szCs w:val="22"/>
              </w:rPr>
            </w:pPr>
            <w:r w:rsidRPr="00A0285A">
              <w:rPr>
                <w:szCs w:val="22"/>
              </w:rPr>
              <w:t xml:space="preserve">The study also includes use of other </w:t>
            </w:r>
            <w:proofErr w:type="spellStart"/>
            <w:r w:rsidRPr="00A0285A">
              <w:rPr>
                <w:szCs w:val="22"/>
              </w:rPr>
              <w:t>sidelink</w:t>
            </w:r>
            <w:proofErr w:type="spellEnd"/>
            <w:r w:rsidRPr="00A0285A">
              <w:rPr>
                <w:szCs w:val="22"/>
              </w:rPr>
              <w:t xml:space="preserve"> signals/channels (e.g., other RSs in the SL, using PSSCH, using PSCCH, etc.) for the </w:t>
            </w:r>
            <w:proofErr w:type="spellStart"/>
            <w:r w:rsidRPr="00A0285A">
              <w:rPr>
                <w:szCs w:val="22"/>
              </w:rPr>
              <w:t>sidelink</w:t>
            </w:r>
            <w:proofErr w:type="spellEnd"/>
            <w:r w:rsidRPr="00A0285A">
              <w:rPr>
                <w:szCs w:val="22"/>
              </w:rPr>
              <w:t xml:space="preserve"> synchronization</w:t>
            </w:r>
          </w:p>
          <w:p w14:paraId="304B8321" w14:textId="77777777" w:rsidR="00E75907" w:rsidRPr="00A60CD6" w:rsidRDefault="00E75907" w:rsidP="005F2ECA">
            <w:pPr>
              <w:rPr>
                <w:b/>
                <w:sz w:val="22"/>
                <w:szCs w:val="22"/>
                <w:u w:val="single"/>
                <w:lang w:eastAsia="x-none"/>
              </w:rPr>
            </w:pPr>
            <w:r w:rsidRPr="00A60CD6">
              <w:rPr>
                <w:b/>
                <w:sz w:val="22"/>
                <w:szCs w:val="22"/>
                <w:u w:val="single"/>
                <w:lang w:eastAsia="x-none"/>
              </w:rPr>
              <w:t>RAN1</w:t>
            </w:r>
            <w:r>
              <w:rPr>
                <w:b/>
                <w:sz w:val="22"/>
                <w:szCs w:val="22"/>
                <w:u w:val="single"/>
                <w:lang w:eastAsia="x-none"/>
              </w:rPr>
              <w:t xml:space="preserve"> AdHoc-1901 </w:t>
            </w:r>
            <w:r w:rsidRPr="00A60CD6">
              <w:rPr>
                <w:b/>
                <w:sz w:val="22"/>
                <w:szCs w:val="22"/>
                <w:u w:val="single"/>
                <w:lang w:eastAsia="x-none"/>
              </w:rPr>
              <w:t>Agreements:</w:t>
            </w:r>
          </w:p>
          <w:p w14:paraId="5BF25C9B" w14:textId="77777777" w:rsidR="00E75907" w:rsidRPr="00647166" w:rsidRDefault="00E75907" w:rsidP="005F2ECA">
            <w:pPr>
              <w:pStyle w:val="3GPPAgreements"/>
              <w:numPr>
                <w:ilvl w:val="0"/>
                <w:numId w:val="8"/>
              </w:numPr>
              <w:ind w:left="284" w:hanging="284"/>
              <w:rPr>
                <w:lang w:eastAsia="ko-KR"/>
              </w:rPr>
            </w:pPr>
            <w:r w:rsidRPr="00647166">
              <w:rPr>
                <w:lang w:eastAsia="ko-KR"/>
              </w:rPr>
              <w:t>For NR SLSS, as the baseline:</w:t>
            </w:r>
          </w:p>
          <w:p w14:paraId="7BD79B6B" w14:textId="77777777" w:rsidR="00E75907" w:rsidRPr="00647166" w:rsidRDefault="00E75907" w:rsidP="005F2ECA">
            <w:pPr>
              <w:pStyle w:val="3GPPAgreements"/>
              <w:numPr>
                <w:ilvl w:val="1"/>
                <w:numId w:val="8"/>
              </w:numPr>
              <w:ind w:left="567" w:hanging="283"/>
              <w:rPr>
                <w:lang w:eastAsia="ko-KR"/>
              </w:rPr>
            </w:pPr>
            <w:r w:rsidRPr="00647166">
              <w:rPr>
                <w:lang w:eastAsia="ko-KR"/>
              </w:rPr>
              <w:t>The sequence type for S-PSS is the same type as the M-sequence used for NR-PSS</w:t>
            </w:r>
          </w:p>
          <w:p w14:paraId="19725468" w14:textId="77777777" w:rsidR="00E75907" w:rsidRDefault="00E75907" w:rsidP="005F2ECA">
            <w:pPr>
              <w:pStyle w:val="3GPPAgreements"/>
              <w:numPr>
                <w:ilvl w:val="1"/>
                <w:numId w:val="8"/>
              </w:numPr>
              <w:ind w:left="567" w:hanging="283"/>
              <w:rPr>
                <w:lang w:eastAsia="ko-KR"/>
              </w:rPr>
            </w:pPr>
            <w:r w:rsidRPr="00647166">
              <w:rPr>
                <w:lang w:eastAsia="ko-KR"/>
              </w:rPr>
              <w:t>The sequence type for S-SSS is the same type as the Gold sequence for NR-SSS</w:t>
            </w:r>
          </w:p>
          <w:p w14:paraId="521CC90F" w14:textId="77777777" w:rsidR="00E75907" w:rsidRPr="00647166" w:rsidRDefault="00E75907" w:rsidP="005F2ECA">
            <w:pPr>
              <w:pStyle w:val="3GPPAgreements"/>
              <w:numPr>
                <w:ilvl w:val="0"/>
                <w:numId w:val="8"/>
              </w:numPr>
              <w:ind w:left="284" w:hanging="284"/>
              <w:rPr>
                <w:lang w:eastAsia="ko-KR"/>
              </w:rPr>
            </w:pPr>
            <w:r w:rsidRPr="00647166">
              <w:rPr>
                <w:rFonts w:hint="eastAsia"/>
                <w:lang w:eastAsia="ko-KR"/>
              </w:rPr>
              <w:t>T</w:t>
            </w:r>
            <w:r w:rsidRPr="00647166">
              <w:rPr>
                <w:lang w:eastAsia="ko-KR"/>
              </w:rPr>
              <w:t>he frequency location for S-SSB is (pre-) configured</w:t>
            </w:r>
          </w:p>
          <w:p w14:paraId="355A35E4" w14:textId="77777777" w:rsidR="00E75907" w:rsidRPr="00647166" w:rsidRDefault="00E75907" w:rsidP="005F2ECA">
            <w:pPr>
              <w:pStyle w:val="3GPPAgreements"/>
              <w:numPr>
                <w:ilvl w:val="1"/>
                <w:numId w:val="8"/>
              </w:numPr>
              <w:ind w:left="567" w:hanging="283"/>
              <w:rPr>
                <w:lang w:eastAsia="ko-KR"/>
              </w:rPr>
            </w:pPr>
            <w:r w:rsidRPr="00647166">
              <w:rPr>
                <w:lang w:eastAsia="ko-KR"/>
              </w:rPr>
              <w:t>Note: it implies that there is no intended hypotheses detection in frequency location of S-SSB performed by the UE for a carrier in a given band</w:t>
            </w:r>
          </w:p>
          <w:p w14:paraId="60D245D1" w14:textId="77777777" w:rsidR="00E75907" w:rsidRPr="00647166" w:rsidRDefault="00E75907" w:rsidP="005F2ECA">
            <w:pPr>
              <w:pStyle w:val="3GPPAgreements"/>
              <w:numPr>
                <w:ilvl w:val="1"/>
                <w:numId w:val="8"/>
              </w:numPr>
              <w:ind w:left="567" w:hanging="283"/>
              <w:rPr>
                <w:lang w:eastAsia="ko-KR"/>
              </w:rPr>
            </w:pPr>
            <w:r w:rsidRPr="00647166">
              <w:rPr>
                <w:lang w:eastAsia="ko-KR"/>
              </w:rPr>
              <w:t>Note: the potential frequency locations for the (pre-)configured frequency location may be restricted, up to RAN4</w:t>
            </w:r>
          </w:p>
          <w:p w14:paraId="7DCD4288" w14:textId="77777777" w:rsidR="00E75907" w:rsidRPr="00647166" w:rsidRDefault="00E75907" w:rsidP="005F2ECA">
            <w:pPr>
              <w:pStyle w:val="3GPPAgreements"/>
              <w:numPr>
                <w:ilvl w:val="0"/>
                <w:numId w:val="8"/>
              </w:numPr>
              <w:ind w:left="284" w:hanging="284"/>
              <w:rPr>
                <w:lang w:eastAsia="ko-KR"/>
              </w:rPr>
            </w:pPr>
            <w:r w:rsidRPr="00647166">
              <w:rPr>
                <w:lang w:eastAsia="ko-KR"/>
              </w:rPr>
              <w:t>At least for single-carrier operation:</w:t>
            </w:r>
          </w:p>
          <w:p w14:paraId="467E52EB" w14:textId="77777777" w:rsidR="00E75907" w:rsidRPr="00647166" w:rsidRDefault="00E75907" w:rsidP="005F2ECA">
            <w:pPr>
              <w:pStyle w:val="3GPPAgreements"/>
              <w:numPr>
                <w:ilvl w:val="1"/>
                <w:numId w:val="8"/>
              </w:numPr>
              <w:ind w:left="567" w:hanging="283"/>
              <w:rPr>
                <w:lang w:eastAsia="ko-KR"/>
              </w:rPr>
            </w:pPr>
            <w:r w:rsidRPr="00647166">
              <w:rPr>
                <w:rFonts w:hint="eastAsia"/>
                <w:lang w:eastAsia="ko-KR"/>
              </w:rPr>
              <w:t xml:space="preserve">For the SL synchronization procedure, </w:t>
            </w:r>
            <w:r w:rsidRPr="00647166">
              <w:rPr>
                <w:lang w:eastAsia="ko-KR"/>
              </w:rPr>
              <w:t>each</w:t>
            </w:r>
            <w:r w:rsidRPr="00647166">
              <w:rPr>
                <w:rFonts w:hint="eastAsia"/>
                <w:lang w:eastAsia="ko-KR"/>
              </w:rPr>
              <w:t xml:space="preserve"> type of synchronization </w:t>
            </w:r>
            <w:r w:rsidRPr="00647166">
              <w:rPr>
                <w:lang w:eastAsia="ko-KR"/>
              </w:rPr>
              <w:t xml:space="preserve">reference has a respective </w:t>
            </w:r>
            <w:r w:rsidRPr="00647166">
              <w:rPr>
                <w:rFonts w:hint="eastAsia"/>
                <w:lang w:eastAsia="ko-KR"/>
              </w:rPr>
              <w:t xml:space="preserve">sync </w:t>
            </w:r>
            <w:r w:rsidRPr="00647166">
              <w:rPr>
                <w:lang w:eastAsia="ko-KR"/>
              </w:rPr>
              <w:t>priority</w:t>
            </w:r>
            <w:r w:rsidRPr="00647166">
              <w:rPr>
                <w:rFonts w:hint="eastAsia"/>
                <w:lang w:eastAsia="ko-KR"/>
              </w:rPr>
              <w:t xml:space="preserve"> </w:t>
            </w:r>
          </w:p>
          <w:p w14:paraId="773FD06B" w14:textId="77777777" w:rsidR="00E75907" w:rsidRPr="00647166" w:rsidRDefault="00E75907" w:rsidP="005F2ECA">
            <w:pPr>
              <w:pStyle w:val="3GPPAgreements"/>
              <w:numPr>
                <w:ilvl w:val="2"/>
                <w:numId w:val="8"/>
              </w:numPr>
              <w:ind w:left="851" w:hanging="284"/>
              <w:rPr>
                <w:lang w:eastAsia="ko-KR"/>
              </w:rPr>
            </w:pPr>
            <w:r w:rsidRPr="00647166">
              <w:rPr>
                <w:rFonts w:hint="eastAsia"/>
                <w:lang w:eastAsia="ko-KR"/>
              </w:rPr>
              <w:t xml:space="preserve">FFS the priority between </w:t>
            </w:r>
            <w:proofErr w:type="spellStart"/>
            <w:r w:rsidRPr="00647166">
              <w:rPr>
                <w:rFonts w:hint="eastAsia"/>
                <w:lang w:eastAsia="ko-KR"/>
              </w:rPr>
              <w:t>eNB</w:t>
            </w:r>
            <w:proofErr w:type="spellEnd"/>
            <w:r w:rsidRPr="00647166">
              <w:rPr>
                <w:rFonts w:hint="eastAsia"/>
                <w:lang w:eastAsia="ko-KR"/>
              </w:rPr>
              <w:t xml:space="preserve"> and </w:t>
            </w:r>
            <w:proofErr w:type="spellStart"/>
            <w:r w:rsidRPr="00647166">
              <w:rPr>
                <w:rFonts w:hint="eastAsia"/>
                <w:lang w:eastAsia="ko-KR"/>
              </w:rPr>
              <w:t>gNB</w:t>
            </w:r>
            <w:proofErr w:type="spellEnd"/>
            <w:r w:rsidRPr="00647166">
              <w:rPr>
                <w:lang w:eastAsia="ko-KR"/>
              </w:rPr>
              <w:t xml:space="preserve"> (if necessary)</w:t>
            </w:r>
          </w:p>
          <w:p w14:paraId="662B8AE9" w14:textId="77777777" w:rsidR="00E75907" w:rsidRPr="00647166" w:rsidRDefault="00E75907" w:rsidP="005F2ECA">
            <w:pPr>
              <w:pStyle w:val="3GPPAgreements"/>
              <w:numPr>
                <w:ilvl w:val="1"/>
                <w:numId w:val="8"/>
              </w:numPr>
              <w:ind w:left="567" w:hanging="283"/>
              <w:rPr>
                <w:lang w:eastAsia="ko-KR"/>
              </w:rPr>
            </w:pPr>
            <w:r w:rsidRPr="00647166">
              <w:rPr>
                <w:rFonts w:hint="eastAsia"/>
                <w:lang w:eastAsia="ko-KR"/>
              </w:rPr>
              <w:t xml:space="preserve">For the SL synchronization procedure, among the </w:t>
            </w:r>
            <w:r w:rsidRPr="00647166">
              <w:rPr>
                <w:lang w:eastAsia="ko-KR"/>
              </w:rPr>
              <w:t>available</w:t>
            </w:r>
            <w:r w:rsidRPr="00647166">
              <w:rPr>
                <w:rFonts w:hint="eastAsia"/>
                <w:lang w:eastAsia="ko-KR"/>
              </w:rPr>
              <w:t xml:space="preserve"> references, a UE selects the synchronization </w:t>
            </w:r>
            <w:r w:rsidRPr="00647166">
              <w:rPr>
                <w:lang w:eastAsia="ko-KR"/>
              </w:rPr>
              <w:t>reference</w:t>
            </w:r>
            <w:r w:rsidRPr="00647166">
              <w:rPr>
                <w:rFonts w:hint="eastAsia"/>
                <w:lang w:eastAsia="ko-KR"/>
              </w:rPr>
              <w:t xml:space="preserve"> with the highest priority as the reference </w:t>
            </w:r>
            <w:r w:rsidRPr="00647166">
              <w:rPr>
                <w:lang w:eastAsia="ko-KR"/>
              </w:rPr>
              <w:t>to derive its transmission timing</w:t>
            </w:r>
          </w:p>
          <w:p w14:paraId="2F7CF82B" w14:textId="77777777" w:rsidR="00E75907" w:rsidRPr="00647166" w:rsidRDefault="00E75907" w:rsidP="005F2ECA">
            <w:pPr>
              <w:pStyle w:val="3GPPAgreements"/>
              <w:numPr>
                <w:ilvl w:val="2"/>
                <w:numId w:val="8"/>
              </w:numPr>
              <w:ind w:left="851" w:hanging="284"/>
            </w:pPr>
            <w:r w:rsidRPr="00647166">
              <w:t>FFS other potential usage</w:t>
            </w:r>
          </w:p>
          <w:p w14:paraId="68495632" w14:textId="77777777" w:rsidR="00E75907" w:rsidRDefault="00E75907" w:rsidP="005F2ECA">
            <w:pPr>
              <w:pStyle w:val="3GPPAgreements"/>
              <w:numPr>
                <w:ilvl w:val="2"/>
                <w:numId w:val="8"/>
              </w:numPr>
              <w:ind w:left="851" w:hanging="284"/>
            </w:pPr>
            <w:r w:rsidRPr="00647166">
              <w:t>FFS how to handle the case when there are two or more references of a same priority to be selected as the highest priority</w:t>
            </w:r>
          </w:p>
          <w:p w14:paraId="607CAE6E" w14:textId="77777777" w:rsidR="00E75907" w:rsidRDefault="00E75907" w:rsidP="00E75907">
            <w:pPr>
              <w:pStyle w:val="3GPPAgreements"/>
              <w:numPr>
                <w:ilvl w:val="0"/>
                <w:numId w:val="0"/>
              </w:numPr>
              <w:ind w:left="2270" w:hanging="284"/>
            </w:pPr>
          </w:p>
          <w:p w14:paraId="2A3C8BE0" w14:textId="77777777" w:rsidR="00E75907" w:rsidRDefault="00E75907" w:rsidP="00E75907">
            <w:pPr>
              <w:pStyle w:val="3GPPAgreements"/>
              <w:numPr>
                <w:ilvl w:val="0"/>
                <w:numId w:val="0"/>
              </w:numPr>
              <w:ind w:left="2270" w:hanging="284"/>
            </w:pPr>
          </w:p>
          <w:p w14:paraId="6FCEE903" w14:textId="77777777" w:rsidR="00E75907" w:rsidRDefault="00E75907" w:rsidP="00E75907">
            <w:pPr>
              <w:rPr>
                <w:b/>
                <w:sz w:val="22"/>
                <w:szCs w:val="22"/>
                <w:u w:val="single"/>
                <w:lang w:eastAsia="x-none"/>
              </w:rPr>
            </w:pPr>
            <w:r w:rsidRPr="00A60CD6">
              <w:rPr>
                <w:b/>
                <w:sz w:val="22"/>
                <w:szCs w:val="22"/>
                <w:u w:val="single"/>
                <w:lang w:eastAsia="x-none"/>
              </w:rPr>
              <w:t>RAN1</w:t>
            </w:r>
            <w:r>
              <w:rPr>
                <w:b/>
                <w:sz w:val="22"/>
                <w:szCs w:val="22"/>
                <w:u w:val="single"/>
                <w:lang w:eastAsia="x-none"/>
              </w:rPr>
              <w:t xml:space="preserve"> #96 </w:t>
            </w:r>
            <w:r w:rsidRPr="00A60CD6">
              <w:rPr>
                <w:b/>
                <w:sz w:val="22"/>
                <w:szCs w:val="22"/>
                <w:u w:val="single"/>
                <w:lang w:eastAsia="x-none"/>
              </w:rPr>
              <w:t>Agreements:</w:t>
            </w:r>
          </w:p>
          <w:p w14:paraId="6FCE13B8" w14:textId="77777777" w:rsidR="00E75907" w:rsidRDefault="00E75907" w:rsidP="00E778A4">
            <w:pPr>
              <w:pStyle w:val="3GPPAgreements"/>
              <w:numPr>
                <w:ilvl w:val="0"/>
                <w:numId w:val="16"/>
              </w:numPr>
            </w:pPr>
            <w:r w:rsidRPr="00570BEB">
              <w:t xml:space="preserve">Whether GNSS-based synchronization or </w:t>
            </w:r>
            <w:proofErr w:type="spellStart"/>
            <w:r w:rsidRPr="00570BEB">
              <w:t>gNB</w:t>
            </w:r>
            <w:proofErr w:type="spellEnd"/>
            <w:r w:rsidRPr="00570BEB">
              <w:t>/</w:t>
            </w:r>
            <w:proofErr w:type="spellStart"/>
            <w:r w:rsidRPr="00570BEB">
              <w:t>eNB</w:t>
            </w:r>
            <w:proofErr w:type="spellEnd"/>
            <w:r w:rsidRPr="00570BEB">
              <w:t>-based synchronizatio</w:t>
            </w:r>
            <w:r>
              <w:t>n is used is (pre)-configured</w:t>
            </w:r>
          </w:p>
          <w:p w14:paraId="4FD76EF5" w14:textId="77777777" w:rsidR="00E75907" w:rsidRPr="00570BEB" w:rsidRDefault="00E75907" w:rsidP="00E778A4">
            <w:pPr>
              <w:pStyle w:val="3GPPAgreements"/>
              <w:numPr>
                <w:ilvl w:val="1"/>
                <w:numId w:val="16"/>
              </w:numPr>
            </w:pPr>
            <w:r>
              <w:t xml:space="preserve">The following table is a </w:t>
            </w:r>
            <w:r w:rsidRPr="007E1188">
              <w:rPr>
                <w:highlight w:val="darkYellow"/>
              </w:rPr>
              <w:t>working assumption</w:t>
            </w:r>
          </w:p>
          <w:tbl>
            <w:tblPr>
              <w:tblW w:w="9180" w:type="dxa"/>
              <w:jc w:val="center"/>
              <w:tblCellMar>
                <w:left w:w="0" w:type="dxa"/>
                <w:right w:w="0" w:type="dxa"/>
              </w:tblCellMar>
              <w:tblLook w:val="04A0" w:firstRow="1" w:lastRow="0" w:firstColumn="1" w:lastColumn="0" w:noHBand="0" w:noVBand="1"/>
            </w:tblPr>
            <w:tblGrid>
              <w:gridCol w:w="4644"/>
              <w:gridCol w:w="4536"/>
            </w:tblGrid>
            <w:tr w:rsidR="00E75907" w:rsidRPr="00E75907" w14:paraId="6AC809B7" w14:textId="77777777" w:rsidTr="00E75907">
              <w:trPr>
                <w:trHeight w:val="35"/>
                <w:jc w:val="center"/>
              </w:trPr>
              <w:tc>
                <w:tcPr>
                  <w:tcW w:w="4644"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tcPr>
                <w:p w14:paraId="16C88340" w14:textId="77777777" w:rsidR="00E75907" w:rsidRPr="00E75907" w:rsidRDefault="00E75907" w:rsidP="00E75907">
                  <w:pPr>
                    <w:spacing w:after="0"/>
                    <w:jc w:val="center"/>
                    <w:rPr>
                      <w:rFonts w:ascii="Arial" w:eastAsia="DengXian" w:hAnsi="Arial" w:cs="Arial"/>
                      <w:color w:val="FFFFFF" w:themeColor="background1"/>
                      <w:sz w:val="18"/>
                      <w:szCs w:val="16"/>
                      <w:lang w:eastAsia="zh-CN"/>
                    </w:rPr>
                  </w:pPr>
                  <w:r w:rsidRPr="00E75907">
                    <w:rPr>
                      <w:rFonts w:ascii="Arial" w:eastAsia="DengXian" w:hAnsi="Arial" w:cs="Arial"/>
                      <w:b/>
                      <w:bCs/>
                      <w:color w:val="FFFFFF" w:themeColor="background1"/>
                      <w:sz w:val="18"/>
                      <w:szCs w:val="16"/>
                      <w:lang w:eastAsia="zh-CN"/>
                    </w:rPr>
                    <w:t>GNSS-based synchronization</w:t>
                  </w:r>
                </w:p>
              </w:tc>
              <w:tc>
                <w:tcPr>
                  <w:tcW w:w="4536"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tcPr>
                <w:p w14:paraId="255FE45A" w14:textId="77777777" w:rsidR="00E75907" w:rsidRPr="00E75907" w:rsidRDefault="00E75907" w:rsidP="00E75907">
                  <w:pPr>
                    <w:spacing w:after="0"/>
                    <w:jc w:val="center"/>
                    <w:rPr>
                      <w:rFonts w:ascii="Arial" w:eastAsia="DengXian" w:hAnsi="Arial" w:cs="Arial"/>
                      <w:color w:val="FFFFFF" w:themeColor="background1"/>
                      <w:sz w:val="18"/>
                      <w:szCs w:val="16"/>
                      <w:lang w:eastAsia="zh-CN"/>
                    </w:rPr>
                  </w:pPr>
                  <w:proofErr w:type="spellStart"/>
                  <w:r w:rsidRPr="00E75907">
                    <w:rPr>
                      <w:rFonts w:ascii="Arial" w:eastAsia="DengXian" w:hAnsi="Arial" w:cs="Arial"/>
                      <w:b/>
                      <w:bCs/>
                      <w:color w:val="FFFFFF" w:themeColor="background1"/>
                      <w:sz w:val="18"/>
                      <w:szCs w:val="16"/>
                      <w:lang w:eastAsia="zh-CN"/>
                    </w:rPr>
                    <w:t>gNB</w:t>
                  </w:r>
                  <w:proofErr w:type="spellEnd"/>
                  <w:r w:rsidRPr="00E75907">
                    <w:rPr>
                      <w:rFonts w:ascii="Arial" w:eastAsia="DengXian" w:hAnsi="Arial" w:cs="Arial"/>
                      <w:b/>
                      <w:bCs/>
                      <w:color w:val="FFFFFF" w:themeColor="background1"/>
                      <w:sz w:val="18"/>
                      <w:szCs w:val="16"/>
                      <w:lang w:eastAsia="zh-CN"/>
                    </w:rPr>
                    <w:t>/</w:t>
                  </w:r>
                  <w:proofErr w:type="spellStart"/>
                  <w:r w:rsidRPr="00E75907">
                    <w:rPr>
                      <w:rFonts w:ascii="Arial" w:eastAsia="DengXian" w:hAnsi="Arial" w:cs="Arial"/>
                      <w:b/>
                      <w:bCs/>
                      <w:color w:val="FFFFFF" w:themeColor="background1"/>
                      <w:sz w:val="18"/>
                      <w:szCs w:val="16"/>
                      <w:lang w:eastAsia="zh-CN"/>
                    </w:rPr>
                    <w:t>eNB</w:t>
                  </w:r>
                  <w:proofErr w:type="spellEnd"/>
                  <w:r w:rsidRPr="00E75907">
                    <w:rPr>
                      <w:rFonts w:ascii="Arial" w:eastAsia="DengXian" w:hAnsi="Arial" w:cs="Arial"/>
                      <w:b/>
                      <w:bCs/>
                      <w:color w:val="FFFFFF" w:themeColor="background1"/>
                      <w:sz w:val="18"/>
                      <w:szCs w:val="16"/>
                      <w:lang w:eastAsia="zh-CN"/>
                    </w:rPr>
                    <w:t>-based synchronization</w:t>
                  </w:r>
                </w:p>
              </w:tc>
            </w:tr>
            <w:tr w:rsidR="00E75907" w:rsidRPr="00E75907" w14:paraId="0B1D6807" w14:textId="77777777" w:rsidTr="00E75907">
              <w:trPr>
                <w:trHeight w:val="1033"/>
                <w:jc w:val="center"/>
              </w:trPr>
              <w:tc>
                <w:tcPr>
                  <w:tcW w:w="4644" w:type="dxa"/>
                  <w:tcBorders>
                    <w:top w:val="single" w:sz="24" w:space="0" w:color="FFFFFF"/>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tcPr>
                <w:p w14:paraId="17299417" w14:textId="77777777" w:rsidR="00E75907" w:rsidRPr="00E75907" w:rsidRDefault="00E75907" w:rsidP="00E778A4">
                  <w:pPr>
                    <w:numPr>
                      <w:ilvl w:val="0"/>
                      <w:numId w:val="17"/>
                    </w:numPr>
                    <w:tabs>
                      <w:tab w:val="left" w:pos="284"/>
                    </w:tabs>
                    <w:overflowPunct/>
                    <w:autoSpaceDE/>
                    <w:autoSpaceDN/>
                    <w:adjustRightInd/>
                    <w:spacing w:after="0"/>
                    <w:ind w:hanging="720"/>
                    <w:jc w:val="both"/>
                    <w:textAlignment w:val="auto"/>
                    <w:rPr>
                      <w:rFonts w:eastAsia="DengXian"/>
                      <w:sz w:val="18"/>
                      <w:szCs w:val="16"/>
                      <w:lang w:eastAsia="zh-CN"/>
                    </w:rPr>
                  </w:pPr>
                  <w:r w:rsidRPr="00E75907">
                    <w:rPr>
                      <w:rFonts w:eastAsia="DengXian"/>
                      <w:sz w:val="18"/>
                      <w:szCs w:val="16"/>
                      <w:lang w:eastAsia="zh-CN"/>
                    </w:rPr>
                    <w:t xml:space="preserve">P0: GNSS </w:t>
                  </w:r>
                </w:p>
                <w:p w14:paraId="3122EB55" w14:textId="77777777" w:rsidR="00E75907" w:rsidRPr="00E75907" w:rsidRDefault="00E75907" w:rsidP="00E778A4">
                  <w:pPr>
                    <w:numPr>
                      <w:ilvl w:val="0"/>
                      <w:numId w:val="17"/>
                    </w:numPr>
                    <w:tabs>
                      <w:tab w:val="left" w:pos="284"/>
                    </w:tabs>
                    <w:overflowPunct/>
                    <w:autoSpaceDE/>
                    <w:autoSpaceDN/>
                    <w:adjustRightInd/>
                    <w:spacing w:after="0"/>
                    <w:ind w:hanging="720"/>
                    <w:jc w:val="both"/>
                    <w:textAlignment w:val="auto"/>
                    <w:rPr>
                      <w:rFonts w:eastAsia="DengXian"/>
                      <w:sz w:val="18"/>
                      <w:szCs w:val="16"/>
                      <w:lang w:eastAsia="zh-CN"/>
                    </w:rPr>
                  </w:pPr>
                  <w:r w:rsidRPr="00E75907">
                    <w:rPr>
                      <w:rFonts w:eastAsia="DengXian"/>
                      <w:sz w:val="18"/>
                      <w:szCs w:val="16"/>
                      <w:lang w:eastAsia="zh-CN"/>
                    </w:rPr>
                    <w:t xml:space="preserve">P1: the following UE has the same priority: </w:t>
                  </w:r>
                </w:p>
                <w:p w14:paraId="23AADF77" w14:textId="77777777" w:rsidR="00E75907" w:rsidRPr="00E75907" w:rsidRDefault="00E75907" w:rsidP="00E778A4">
                  <w:pPr>
                    <w:numPr>
                      <w:ilvl w:val="0"/>
                      <w:numId w:val="17"/>
                    </w:numPr>
                    <w:overflowPunct/>
                    <w:autoSpaceDE/>
                    <w:autoSpaceDN/>
                    <w:adjustRightInd/>
                    <w:spacing w:after="0"/>
                    <w:jc w:val="both"/>
                    <w:textAlignment w:val="auto"/>
                    <w:rPr>
                      <w:rFonts w:eastAsia="DengXian"/>
                      <w:sz w:val="18"/>
                      <w:szCs w:val="16"/>
                      <w:lang w:eastAsia="zh-CN"/>
                    </w:rPr>
                  </w:pPr>
                  <w:r w:rsidRPr="00E75907">
                    <w:rPr>
                      <w:rFonts w:eastAsia="DengXian"/>
                      <w:sz w:val="18"/>
                      <w:szCs w:val="16"/>
                      <w:lang w:eastAsia="zh-CN"/>
                    </w:rPr>
                    <w:t xml:space="preserve">UE directly synchronized to GNSS </w:t>
                  </w:r>
                </w:p>
                <w:p w14:paraId="6D4BABEC" w14:textId="77777777" w:rsidR="00E75907" w:rsidRPr="00E75907" w:rsidRDefault="00E75907" w:rsidP="00E778A4">
                  <w:pPr>
                    <w:numPr>
                      <w:ilvl w:val="0"/>
                      <w:numId w:val="17"/>
                    </w:numPr>
                    <w:tabs>
                      <w:tab w:val="left" w:pos="284"/>
                    </w:tabs>
                    <w:overflowPunct/>
                    <w:autoSpaceDE/>
                    <w:autoSpaceDN/>
                    <w:adjustRightInd/>
                    <w:spacing w:after="0"/>
                    <w:ind w:hanging="720"/>
                    <w:jc w:val="both"/>
                    <w:textAlignment w:val="auto"/>
                    <w:rPr>
                      <w:rFonts w:eastAsia="DengXian"/>
                      <w:sz w:val="18"/>
                      <w:szCs w:val="16"/>
                      <w:lang w:eastAsia="zh-CN"/>
                    </w:rPr>
                  </w:pPr>
                  <w:r w:rsidRPr="00E75907">
                    <w:rPr>
                      <w:rFonts w:eastAsia="DengXian"/>
                      <w:sz w:val="18"/>
                      <w:szCs w:val="16"/>
                      <w:lang w:eastAsia="zh-CN"/>
                    </w:rPr>
                    <w:t xml:space="preserve">P2: the following UE has the same priority: </w:t>
                  </w:r>
                </w:p>
                <w:p w14:paraId="0B0F78D2" w14:textId="77777777" w:rsidR="00E75907" w:rsidRPr="00E75907" w:rsidRDefault="00E75907" w:rsidP="00E778A4">
                  <w:pPr>
                    <w:numPr>
                      <w:ilvl w:val="0"/>
                      <w:numId w:val="17"/>
                    </w:numPr>
                    <w:overflowPunct/>
                    <w:autoSpaceDE/>
                    <w:autoSpaceDN/>
                    <w:adjustRightInd/>
                    <w:spacing w:after="0"/>
                    <w:jc w:val="both"/>
                    <w:textAlignment w:val="auto"/>
                    <w:rPr>
                      <w:rFonts w:eastAsia="DengXian"/>
                      <w:sz w:val="18"/>
                      <w:szCs w:val="16"/>
                      <w:lang w:eastAsia="zh-CN"/>
                    </w:rPr>
                  </w:pPr>
                  <w:r w:rsidRPr="00E75907">
                    <w:rPr>
                      <w:rFonts w:eastAsia="DengXian"/>
                      <w:sz w:val="18"/>
                      <w:szCs w:val="16"/>
                      <w:lang w:eastAsia="zh-CN"/>
                    </w:rPr>
                    <w:t>UE indirectly synchronized to GNSS</w:t>
                  </w:r>
                </w:p>
                <w:p w14:paraId="6B9ABBF8" w14:textId="77777777" w:rsidR="00E75907" w:rsidRPr="00E75907" w:rsidRDefault="00E75907" w:rsidP="00E778A4">
                  <w:pPr>
                    <w:numPr>
                      <w:ilvl w:val="0"/>
                      <w:numId w:val="17"/>
                    </w:numPr>
                    <w:tabs>
                      <w:tab w:val="left" w:pos="284"/>
                    </w:tabs>
                    <w:overflowPunct/>
                    <w:autoSpaceDE/>
                    <w:autoSpaceDN/>
                    <w:adjustRightInd/>
                    <w:spacing w:after="0"/>
                    <w:ind w:hanging="720"/>
                    <w:jc w:val="both"/>
                    <w:textAlignment w:val="auto"/>
                    <w:rPr>
                      <w:rFonts w:eastAsia="DengXian"/>
                      <w:sz w:val="18"/>
                      <w:szCs w:val="16"/>
                      <w:lang w:eastAsia="zh-CN"/>
                    </w:rPr>
                  </w:pPr>
                  <w:r w:rsidRPr="00E75907">
                    <w:rPr>
                      <w:rFonts w:eastAsia="DengXian"/>
                      <w:sz w:val="18"/>
                      <w:szCs w:val="16"/>
                      <w:lang w:eastAsia="zh-CN"/>
                    </w:rPr>
                    <w:t>P3: the remaining UEs have the lowest priority.</w:t>
                  </w:r>
                </w:p>
              </w:tc>
              <w:tc>
                <w:tcPr>
                  <w:tcW w:w="4536" w:type="dxa"/>
                  <w:tcBorders>
                    <w:top w:val="single" w:sz="24" w:space="0" w:color="FFFFFF"/>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tcPr>
                <w:p w14:paraId="2A2A1554" w14:textId="77777777" w:rsidR="00E75907" w:rsidRPr="00E75907" w:rsidRDefault="00E75907" w:rsidP="00E778A4">
                  <w:pPr>
                    <w:numPr>
                      <w:ilvl w:val="0"/>
                      <w:numId w:val="17"/>
                    </w:numPr>
                    <w:tabs>
                      <w:tab w:val="left" w:pos="317"/>
                    </w:tabs>
                    <w:overflowPunct/>
                    <w:autoSpaceDE/>
                    <w:autoSpaceDN/>
                    <w:adjustRightInd/>
                    <w:spacing w:after="0"/>
                    <w:ind w:left="317" w:hanging="283"/>
                    <w:jc w:val="both"/>
                    <w:textAlignment w:val="auto"/>
                    <w:rPr>
                      <w:rFonts w:eastAsia="DengXian"/>
                      <w:sz w:val="18"/>
                      <w:szCs w:val="16"/>
                      <w:lang w:eastAsia="zh-CN"/>
                    </w:rPr>
                  </w:pPr>
                  <w:r w:rsidRPr="00E75907">
                    <w:rPr>
                      <w:rFonts w:eastAsia="DengXian"/>
                      <w:sz w:val="18"/>
                      <w:szCs w:val="16"/>
                      <w:lang w:eastAsia="zh-CN"/>
                    </w:rPr>
                    <w:t xml:space="preserve">P0: </w:t>
                  </w:r>
                  <w:proofErr w:type="spellStart"/>
                  <w:r w:rsidRPr="00E75907">
                    <w:rPr>
                      <w:rFonts w:eastAsia="DengXian"/>
                      <w:sz w:val="18"/>
                      <w:szCs w:val="16"/>
                      <w:lang w:eastAsia="zh-CN"/>
                    </w:rPr>
                    <w:t>gNB</w:t>
                  </w:r>
                  <w:proofErr w:type="spellEnd"/>
                  <w:r w:rsidRPr="00E75907">
                    <w:rPr>
                      <w:rFonts w:eastAsia="DengXian"/>
                      <w:sz w:val="18"/>
                      <w:szCs w:val="16"/>
                      <w:lang w:eastAsia="zh-CN"/>
                    </w:rPr>
                    <w:t>/</w:t>
                  </w:r>
                  <w:proofErr w:type="spellStart"/>
                  <w:r w:rsidRPr="00E75907">
                    <w:rPr>
                      <w:rFonts w:eastAsia="DengXian"/>
                      <w:sz w:val="18"/>
                      <w:szCs w:val="16"/>
                      <w:lang w:eastAsia="zh-CN"/>
                    </w:rPr>
                    <w:t>eNB</w:t>
                  </w:r>
                  <w:proofErr w:type="spellEnd"/>
                </w:p>
                <w:p w14:paraId="2B80F149" w14:textId="77777777" w:rsidR="00E75907" w:rsidRPr="00E75907" w:rsidRDefault="00E75907" w:rsidP="00E778A4">
                  <w:pPr>
                    <w:numPr>
                      <w:ilvl w:val="0"/>
                      <w:numId w:val="17"/>
                    </w:numPr>
                    <w:tabs>
                      <w:tab w:val="left" w:pos="317"/>
                    </w:tabs>
                    <w:overflowPunct/>
                    <w:autoSpaceDE/>
                    <w:autoSpaceDN/>
                    <w:adjustRightInd/>
                    <w:spacing w:after="0"/>
                    <w:ind w:left="317" w:hanging="283"/>
                    <w:jc w:val="both"/>
                    <w:textAlignment w:val="auto"/>
                    <w:rPr>
                      <w:rFonts w:eastAsia="DengXian"/>
                      <w:sz w:val="18"/>
                      <w:szCs w:val="16"/>
                      <w:lang w:eastAsia="zh-CN"/>
                    </w:rPr>
                  </w:pPr>
                  <w:r w:rsidRPr="00E75907">
                    <w:rPr>
                      <w:rFonts w:eastAsia="DengXian"/>
                      <w:sz w:val="18"/>
                      <w:szCs w:val="16"/>
                      <w:lang w:eastAsia="zh-CN"/>
                    </w:rPr>
                    <w:t xml:space="preserve">P1’: UE directly synchronized to </w:t>
                  </w:r>
                  <w:proofErr w:type="spellStart"/>
                  <w:r w:rsidRPr="00E75907">
                    <w:rPr>
                      <w:rFonts w:eastAsia="DengXian"/>
                      <w:sz w:val="18"/>
                      <w:szCs w:val="16"/>
                      <w:lang w:eastAsia="zh-CN"/>
                    </w:rPr>
                    <w:t>gNB</w:t>
                  </w:r>
                  <w:proofErr w:type="spellEnd"/>
                  <w:r w:rsidRPr="00E75907">
                    <w:rPr>
                      <w:rFonts w:eastAsia="DengXian"/>
                      <w:sz w:val="18"/>
                      <w:szCs w:val="16"/>
                      <w:lang w:eastAsia="zh-CN"/>
                    </w:rPr>
                    <w:t>/</w:t>
                  </w:r>
                  <w:proofErr w:type="spellStart"/>
                  <w:r w:rsidRPr="00E75907">
                    <w:rPr>
                      <w:rFonts w:eastAsia="DengXian"/>
                      <w:sz w:val="18"/>
                      <w:szCs w:val="16"/>
                      <w:lang w:eastAsia="zh-CN"/>
                    </w:rPr>
                    <w:t>eNB</w:t>
                  </w:r>
                  <w:proofErr w:type="spellEnd"/>
                  <w:r w:rsidRPr="00E75907">
                    <w:rPr>
                      <w:rFonts w:eastAsia="DengXian"/>
                      <w:sz w:val="18"/>
                      <w:szCs w:val="16"/>
                      <w:lang w:eastAsia="zh-CN"/>
                    </w:rPr>
                    <w:t xml:space="preserve"> </w:t>
                  </w:r>
                </w:p>
                <w:p w14:paraId="0CB55916" w14:textId="77777777" w:rsidR="00E75907" w:rsidRPr="00E75907" w:rsidRDefault="00E75907" w:rsidP="00E778A4">
                  <w:pPr>
                    <w:numPr>
                      <w:ilvl w:val="0"/>
                      <w:numId w:val="17"/>
                    </w:numPr>
                    <w:tabs>
                      <w:tab w:val="left" w:pos="317"/>
                    </w:tabs>
                    <w:overflowPunct/>
                    <w:autoSpaceDE/>
                    <w:autoSpaceDN/>
                    <w:adjustRightInd/>
                    <w:spacing w:after="0"/>
                    <w:ind w:left="317" w:hanging="283"/>
                    <w:jc w:val="both"/>
                    <w:textAlignment w:val="auto"/>
                    <w:rPr>
                      <w:rFonts w:eastAsia="DengXian"/>
                      <w:sz w:val="18"/>
                      <w:szCs w:val="16"/>
                      <w:lang w:eastAsia="zh-CN"/>
                    </w:rPr>
                  </w:pPr>
                  <w:r w:rsidRPr="00E75907">
                    <w:rPr>
                      <w:rFonts w:eastAsia="DengXian"/>
                      <w:sz w:val="18"/>
                      <w:szCs w:val="16"/>
                      <w:lang w:eastAsia="zh-CN"/>
                    </w:rPr>
                    <w:t xml:space="preserve">P2’: UE indirectly synchronized to </w:t>
                  </w:r>
                  <w:proofErr w:type="spellStart"/>
                  <w:r w:rsidRPr="00E75907">
                    <w:rPr>
                      <w:rFonts w:eastAsia="DengXian"/>
                      <w:sz w:val="18"/>
                      <w:szCs w:val="16"/>
                      <w:lang w:eastAsia="zh-CN"/>
                    </w:rPr>
                    <w:t>gNB</w:t>
                  </w:r>
                  <w:proofErr w:type="spellEnd"/>
                  <w:r w:rsidRPr="00E75907">
                    <w:rPr>
                      <w:rFonts w:eastAsia="DengXian"/>
                      <w:sz w:val="18"/>
                      <w:szCs w:val="16"/>
                      <w:lang w:eastAsia="zh-CN"/>
                    </w:rPr>
                    <w:t>/</w:t>
                  </w:r>
                  <w:proofErr w:type="spellStart"/>
                  <w:r w:rsidRPr="00E75907">
                    <w:rPr>
                      <w:rFonts w:eastAsia="DengXian"/>
                      <w:sz w:val="18"/>
                      <w:szCs w:val="16"/>
                      <w:lang w:eastAsia="zh-CN"/>
                    </w:rPr>
                    <w:t>eNB</w:t>
                  </w:r>
                  <w:proofErr w:type="spellEnd"/>
                  <w:r w:rsidRPr="00E75907">
                    <w:rPr>
                      <w:rFonts w:eastAsia="DengXian"/>
                      <w:sz w:val="18"/>
                      <w:szCs w:val="16"/>
                      <w:lang w:eastAsia="zh-CN"/>
                    </w:rPr>
                    <w:t xml:space="preserve"> </w:t>
                  </w:r>
                </w:p>
                <w:p w14:paraId="2427531F" w14:textId="77777777" w:rsidR="00E75907" w:rsidRPr="00E75907" w:rsidRDefault="00E75907" w:rsidP="00E778A4">
                  <w:pPr>
                    <w:numPr>
                      <w:ilvl w:val="0"/>
                      <w:numId w:val="17"/>
                    </w:numPr>
                    <w:tabs>
                      <w:tab w:val="left" w:pos="317"/>
                    </w:tabs>
                    <w:overflowPunct/>
                    <w:autoSpaceDE/>
                    <w:autoSpaceDN/>
                    <w:adjustRightInd/>
                    <w:spacing w:after="0"/>
                    <w:ind w:left="317" w:hanging="283"/>
                    <w:jc w:val="both"/>
                    <w:textAlignment w:val="auto"/>
                    <w:rPr>
                      <w:rFonts w:eastAsia="DengXian"/>
                      <w:sz w:val="18"/>
                      <w:szCs w:val="16"/>
                      <w:lang w:eastAsia="zh-CN"/>
                    </w:rPr>
                  </w:pPr>
                  <w:r w:rsidRPr="00E75907">
                    <w:rPr>
                      <w:rFonts w:eastAsia="DengXian"/>
                      <w:sz w:val="18"/>
                      <w:szCs w:val="16"/>
                      <w:lang w:eastAsia="zh-CN"/>
                    </w:rPr>
                    <w:t xml:space="preserve">P3’: GNSS </w:t>
                  </w:r>
                </w:p>
                <w:p w14:paraId="13AC9399" w14:textId="77777777" w:rsidR="00E75907" w:rsidRPr="00E75907" w:rsidRDefault="00E75907" w:rsidP="00E778A4">
                  <w:pPr>
                    <w:numPr>
                      <w:ilvl w:val="0"/>
                      <w:numId w:val="17"/>
                    </w:numPr>
                    <w:tabs>
                      <w:tab w:val="left" w:pos="317"/>
                    </w:tabs>
                    <w:overflowPunct/>
                    <w:autoSpaceDE/>
                    <w:autoSpaceDN/>
                    <w:adjustRightInd/>
                    <w:spacing w:after="0"/>
                    <w:ind w:left="317" w:hanging="283"/>
                    <w:jc w:val="both"/>
                    <w:textAlignment w:val="auto"/>
                    <w:rPr>
                      <w:rFonts w:eastAsia="DengXian"/>
                      <w:sz w:val="18"/>
                      <w:szCs w:val="16"/>
                      <w:lang w:eastAsia="zh-CN"/>
                    </w:rPr>
                  </w:pPr>
                  <w:r w:rsidRPr="00E75907">
                    <w:rPr>
                      <w:rFonts w:eastAsia="DengXian"/>
                      <w:sz w:val="18"/>
                      <w:szCs w:val="16"/>
                      <w:lang w:eastAsia="zh-CN"/>
                    </w:rPr>
                    <w:t xml:space="preserve">P4’: UE directly synchronized to GNSS </w:t>
                  </w:r>
                </w:p>
                <w:p w14:paraId="5EA7050F" w14:textId="77777777" w:rsidR="00E75907" w:rsidRPr="00E75907" w:rsidRDefault="00E75907" w:rsidP="00E778A4">
                  <w:pPr>
                    <w:numPr>
                      <w:ilvl w:val="0"/>
                      <w:numId w:val="17"/>
                    </w:numPr>
                    <w:tabs>
                      <w:tab w:val="left" w:pos="317"/>
                    </w:tabs>
                    <w:overflowPunct/>
                    <w:autoSpaceDE/>
                    <w:autoSpaceDN/>
                    <w:adjustRightInd/>
                    <w:spacing w:after="0"/>
                    <w:ind w:left="317" w:hanging="283"/>
                    <w:jc w:val="both"/>
                    <w:textAlignment w:val="auto"/>
                    <w:rPr>
                      <w:rFonts w:eastAsia="DengXian"/>
                      <w:sz w:val="18"/>
                      <w:szCs w:val="16"/>
                      <w:lang w:eastAsia="zh-CN"/>
                    </w:rPr>
                  </w:pPr>
                  <w:r w:rsidRPr="00E75907">
                    <w:rPr>
                      <w:rFonts w:eastAsia="DengXian"/>
                      <w:sz w:val="18"/>
                      <w:szCs w:val="16"/>
                      <w:lang w:eastAsia="zh-CN"/>
                    </w:rPr>
                    <w:t>P5’: UE indirectly synchronized to GNSS</w:t>
                  </w:r>
                </w:p>
                <w:p w14:paraId="4879FE4B" w14:textId="77777777" w:rsidR="00E75907" w:rsidRPr="00E75907" w:rsidRDefault="00E75907" w:rsidP="00E778A4">
                  <w:pPr>
                    <w:numPr>
                      <w:ilvl w:val="0"/>
                      <w:numId w:val="17"/>
                    </w:numPr>
                    <w:tabs>
                      <w:tab w:val="left" w:pos="317"/>
                    </w:tabs>
                    <w:overflowPunct/>
                    <w:autoSpaceDE/>
                    <w:autoSpaceDN/>
                    <w:adjustRightInd/>
                    <w:spacing w:after="0"/>
                    <w:ind w:left="317" w:hanging="283"/>
                    <w:jc w:val="both"/>
                    <w:textAlignment w:val="auto"/>
                    <w:rPr>
                      <w:rFonts w:eastAsia="DengXian"/>
                      <w:sz w:val="18"/>
                      <w:szCs w:val="16"/>
                      <w:lang w:eastAsia="zh-CN"/>
                    </w:rPr>
                  </w:pPr>
                  <w:r w:rsidRPr="00E75907">
                    <w:rPr>
                      <w:rFonts w:eastAsia="DengXian"/>
                      <w:sz w:val="18"/>
                      <w:szCs w:val="16"/>
                      <w:lang w:eastAsia="zh-CN"/>
                    </w:rPr>
                    <w:t xml:space="preserve">P6’: the remaining UEs have the lowest priority. </w:t>
                  </w:r>
                </w:p>
              </w:tc>
            </w:tr>
          </w:tbl>
          <w:p w14:paraId="022C93C9" w14:textId="77777777" w:rsidR="00E75907" w:rsidRDefault="00E75907" w:rsidP="00E75907">
            <w:pPr>
              <w:rPr>
                <w:b/>
                <w:lang w:eastAsia="x-none"/>
              </w:rPr>
            </w:pPr>
          </w:p>
          <w:p w14:paraId="032E4530" w14:textId="77777777" w:rsidR="00E75907" w:rsidRPr="00087A25" w:rsidRDefault="00E75907" w:rsidP="00E778A4">
            <w:pPr>
              <w:pStyle w:val="3GPPAgreements"/>
              <w:numPr>
                <w:ilvl w:val="0"/>
                <w:numId w:val="16"/>
              </w:numPr>
            </w:pPr>
            <w:r w:rsidRPr="00087A25">
              <w:t xml:space="preserve">NR V2X supports using a </w:t>
            </w:r>
            <w:proofErr w:type="spellStart"/>
            <w:r w:rsidRPr="00087A25">
              <w:t>sidelink</w:t>
            </w:r>
            <w:proofErr w:type="spellEnd"/>
            <w:r w:rsidRPr="00087A25">
              <w:t xml:space="preserve"> RS for synchronization purpose</w:t>
            </w:r>
          </w:p>
          <w:p w14:paraId="2120FAA3" w14:textId="77777777" w:rsidR="00E75907" w:rsidRPr="00087A25" w:rsidRDefault="00E75907" w:rsidP="00E778A4">
            <w:pPr>
              <w:pStyle w:val="3GPPAgreements"/>
              <w:numPr>
                <w:ilvl w:val="1"/>
                <w:numId w:val="16"/>
              </w:numPr>
            </w:pPr>
            <w:r w:rsidRPr="00087A25">
              <w:t>Applicable only on unlicensed (ITS) carrier with no network deployment on this carrier</w:t>
            </w:r>
          </w:p>
          <w:p w14:paraId="093C1289" w14:textId="77777777" w:rsidR="00E75907" w:rsidRPr="00087A25" w:rsidRDefault="00E75907" w:rsidP="00E778A4">
            <w:pPr>
              <w:pStyle w:val="3GPPAgreements"/>
              <w:numPr>
                <w:ilvl w:val="1"/>
                <w:numId w:val="16"/>
              </w:numPr>
            </w:pPr>
            <w:r w:rsidRPr="00087A25">
              <w:t xml:space="preserve">This RS is not a standalone RS and not part of SLSS.  </w:t>
            </w:r>
          </w:p>
          <w:p w14:paraId="609FBD00" w14:textId="77777777" w:rsidR="00E75907" w:rsidRPr="00087A25" w:rsidRDefault="00E75907" w:rsidP="00E778A4">
            <w:pPr>
              <w:pStyle w:val="3GPPAgreements"/>
              <w:numPr>
                <w:ilvl w:val="1"/>
                <w:numId w:val="16"/>
              </w:numPr>
            </w:pPr>
            <w:r w:rsidRPr="00087A25">
              <w:t>This RS will not appear in the synchronization procedure for the selection of sync sources.</w:t>
            </w:r>
          </w:p>
          <w:p w14:paraId="6B22A1C8" w14:textId="77777777" w:rsidR="00E75907" w:rsidRPr="00087A25" w:rsidRDefault="00E75907" w:rsidP="00E778A4">
            <w:pPr>
              <w:pStyle w:val="3GPPAgreements"/>
              <w:numPr>
                <w:ilvl w:val="1"/>
                <w:numId w:val="16"/>
              </w:numPr>
            </w:pPr>
            <w:r w:rsidRPr="00087A25">
              <w:t xml:space="preserve">RS used for the synchronization purpose would not impact any </w:t>
            </w:r>
            <w:proofErr w:type="spellStart"/>
            <w:r w:rsidRPr="00087A25">
              <w:t>sidelink</w:t>
            </w:r>
            <w:proofErr w:type="spellEnd"/>
            <w:r w:rsidRPr="00087A25">
              <w:t xml:space="preserve"> RS design</w:t>
            </w:r>
          </w:p>
          <w:p w14:paraId="2AA56E5E" w14:textId="77777777" w:rsidR="00E75907" w:rsidRPr="00087A25" w:rsidRDefault="00E75907" w:rsidP="00E778A4">
            <w:pPr>
              <w:pStyle w:val="3GPPAgreements"/>
              <w:numPr>
                <w:ilvl w:val="1"/>
                <w:numId w:val="16"/>
              </w:numPr>
            </w:pPr>
            <w:r w:rsidRPr="00087A25">
              <w:t>FFS:  Whether this RS is DM RS or other RS</w:t>
            </w:r>
          </w:p>
          <w:p w14:paraId="2787D79A" w14:textId="77777777" w:rsidR="00E75907" w:rsidRPr="00087A25" w:rsidRDefault="00E75907" w:rsidP="00E778A4">
            <w:pPr>
              <w:pStyle w:val="3GPPAgreements"/>
              <w:numPr>
                <w:ilvl w:val="1"/>
                <w:numId w:val="16"/>
              </w:numPr>
            </w:pPr>
            <w:r w:rsidRPr="00087A25">
              <w:t xml:space="preserve">FFS: Whether this could be achieved by UE implementation </w:t>
            </w:r>
          </w:p>
          <w:p w14:paraId="20ED6291" w14:textId="77777777" w:rsidR="00E75907" w:rsidRDefault="00E75907" w:rsidP="00E778A4">
            <w:pPr>
              <w:pStyle w:val="3GPPAgreements"/>
              <w:numPr>
                <w:ilvl w:val="1"/>
                <w:numId w:val="16"/>
              </w:numPr>
            </w:pPr>
            <w:r w:rsidRPr="00087A25">
              <w:t xml:space="preserve">FFS: Specification impact </w:t>
            </w:r>
          </w:p>
          <w:p w14:paraId="29BEC0A3" w14:textId="77777777" w:rsidR="00C53125" w:rsidRDefault="00C53125" w:rsidP="005D226E">
            <w:pPr>
              <w:pStyle w:val="3GPPAgreements"/>
              <w:numPr>
                <w:ilvl w:val="0"/>
                <w:numId w:val="0"/>
              </w:numPr>
              <w:ind w:left="2270" w:hanging="284"/>
            </w:pPr>
          </w:p>
          <w:p w14:paraId="42A12563" w14:textId="77777777" w:rsidR="00C53125" w:rsidRPr="005425A9" w:rsidRDefault="00C53125" w:rsidP="00C53125">
            <w:pPr>
              <w:pStyle w:val="3GPPText"/>
              <w:rPr>
                <w:rFonts w:eastAsia="Batang"/>
                <w:b/>
                <w:szCs w:val="22"/>
                <w:u w:val="single"/>
              </w:rPr>
            </w:pPr>
            <w:r w:rsidRPr="005425A9">
              <w:rPr>
                <w:b/>
                <w:u w:val="single"/>
              </w:rPr>
              <w:t>RAN1#96bis Agreements</w:t>
            </w:r>
          </w:p>
          <w:p w14:paraId="3B241D35" w14:textId="77777777" w:rsidR="00C53125" w:rsidRPr="00E3454C" w:rsidRDefault="00C53125" w:rsidP="00C53125">
            <w:pPr>
              <w:pStyle w:val="3GPPAgreements"/>
              <w:numPr>
                <w:ilvl w:val="0"/>
                <w:numId w:val="16"/>
              </w:numPr>
              <w:rPr>
                <w:rFonts w:eastAsia="Batang"/>
                <w:szCs w:val="22"/>
              </w:rPr>
            </w:pPr>
            <w:r w:rsidRPr="00E3454C">
              <w:rPr>
                <w:rFonts w:eastAsia="Batang"/>
                <w:szCs w:val="22"/>
              </w:rPr>
              <w:t xml:space="preserve">RAN1 will consider the design of NR SLSS where </w:t>
            </w:r>
          </w:p>
          <w:p w14:paraId="738156B6" w14:textId="40091596" w:rsidR="00C53125" w:rsidRPr="00E3454C" w:rsidRDefault="00C53125" w:rsidP="00C53125">
            <w:pPr>
              <w:pStyle w:val="3GPPAgreements"/>
              <w:numPr>
                <w:ilvl w:val="1"/>
                <w:numId w:val="16"/>
              </w:numPr>
              <w:rPr>
                <w:rFonts w:eastAsia="Batang"/>
                <w:szCs w:val="22"/>
              </w:rPr>
            </w:pPr>
            <w:r w:rsidRPr="00E3454C">
              <w:rPr>
                <w:rFonts w:eastAsia="Batang"/>
                <w:szCs w:val="22"/>
              </w:rPr>
              <w:t xml:space="preserve">S-PSS of LTE and </w:t>
            </w:r>
            <w:r w:rsidR="00514279">
              <w:rPr>
                <w:rFonts w:eastAsia="Batang"/>
                <w:szCs w:val="22"/>
              </w:rPr>
              <w:t>NR candidates have similar PAPR</w:t>
            </w:r>
          </w:p>
          <w:p w14:paraId="43E889DD" w14:textId="5B48F837" w:rsidR="00C53125" w:rsidRPr="00E3454C" w:rsidRDefault="00C53125" w:rsidP="00C53125">
            <w:pPr>
              <w:pStyle w:val="3GPPAgreements"/>
              <w:numPr>
                <w:ilvl w:val="1"/>
                <w:numId w:val="16"/>
              </w:numPr>
              <w:rPr>
                <w:rFonts w:eastAsia="Batang"/>
                <w:szCs w:val="22"/>
              </w:rPr>
            </w:pPr>
            <w:r w:rsidRPr="00E3454C">
              <w:rPr>
                <w:rFonts w:eastAsia="Batang"/>
                <w:szCs w:val="22"/>
              </w:rPr>
              <w:t xml:space="preserve">S-SSS of LTE and </w:t>
            </w:r>
            <w:r w:rsidR="00514279">
              <w:rPr>
                <w:rFonts w:eastAsia="Batang"/>
                <w:szCs w:val="22"/>
              </w:rPr>
              <w:t>NR candidates have similar PAPR</w:t>
            </w:r>
          </w:p>
          <w:p w14:paraId="4AFDC5F7" w14:textId="27B370AD" w:rsidR="00C53125" w:rsidRPr="00E3454C" w:rsidRDefault="00C53125" w:rsidP="00C53125">
            <w:pPr>
              <w:pStyle w:val="3GPPAgreements"/>
              <w:numPr>
                <w:ilvl w:val="1"/>
                <w:numId w:val="16"/>
              </w:numPr>
              <w:rPr>
                <w:rFonts w:eastAsia="Batang"/>
                <w:szCs w:val="22"/>
              </w:rPr>
            </w:pPr>
            <w:r w:rsidRPr="00E3454C">
              <w:rPr>
                <w:rFonts w:eastAsia="Batang"/>
                <w:szCs w:val="22"/>
              </w:rPr>
              <w:t>SLSS design should take into consideration PAPR dif</w:t>
            </w:r>
            <w:r w:rsidR="00514279">
              <w:rPr>
                <w:rFonts w:eastAsia="Batang"/>
                <w:szCs w:val="22"/>
              </w:rPr>
              <w:t>ference between S-PSS and S-SSS</w:t>
            </w:r>
          </w:p>
          <w:p w14:paraId="04A0770A" w14:textId="77777777" w:rsidR="00C53125" w:rsidRPr="00E3454C" w:rsidRDefault="00C53125" w:rsidP="00C53125">
            <w:pPr>
              <w:overflowPunct/>
              <w:autoSpaceDE/>
              <w:autoSpaceDN/>
              <w:adjustRightInd/>
              <w:spacing w:after="0"/>
              <w:jc w:val="both"/>
              <w:textAlignment w:val="auto"/>
              <w:rPr>
                <w:rFonts w:eastAsia="Batang"/>
                <w:sz w:val="22"/>
                <w:szCs w:val="22"/>
                <w:highlight w:val="green"/>
                <w:lang w:val="en-US"/>
              </w:rPr>
            </w:pPr>
          </w:p>
          <w:p w14:paraId="1B037A1A" w14:textId="6DF4FDF6" w:rsidR="00C53125" w:rsidRPr="00E3454C" w:rsidRDefault="00C53125" w:rsidP="00C53125">
            <w:pPr>
              <w:numPr>
                <w:ilvl w:val="0"/>
                <w:numId w:val="11"/>
              </w:numPr>
              <w:spacing w:before="60" w:after="60"/>
              <w:ind w:left="284"/>
              <w:jc w:val="both"/>
              <w:rPr>
                <w:rFonts w:eastAsia="Batang"/>
                <w:sz w:val="22"/>
                <w:szCs w:val="22"/>
                <w:lang w:val="en-US" w:eastAsia="zh-CN"/>
              </w:rPr>
            </w:pPr>
            <w:r w:rsidRPr="00E3454C">
              <w:rPr>
                <w:rFonts w:eastAsia="Batang"/>
                <w:sz w:val="22"/>
                <w:szCs w:val="22"/>
                <w:lang w:val="en-US" w:eastAsia="zh-CN"/>
              </w:rPr>
              <w:t xml:space="preserve">In NR V2X, S-SSB </w:t>
            </w:r>
            <w:r w:rsidRPr="00E3454C">
              <w:rPr>
                <w:sz w:val="22"/>
                <w:szCs w:val="22"/>
                <w:lang w:val="en-US" w:eastAsia="zh-CN"/>
              </w:rPr>
              <w:t>bandwidth</w:t>
            </w:r>
            <w:r w:rsidR="00514279">
              <w:rPr>
                <w:rFonts w:eastAsia="Batang"/>
                <w:sz w:val="22"/>
                <w:szCs w:val="22"/>
                <w:lang w:val="en-US" w:eastAsia="zh-CN"/>
              </w:rPr>
              <w:t xml:space="preserve"> is 11RBs</w:t>
            </w:r>
          </w:p>
          <w:p w14:paraId="6F6FE526" w14:textId="59B046AE" w:rsidR="00C53125" w:rsidRPr="00E3454C" w:rsidRDefault="00514279" w:rsidP="00C53125">
            <w:pPr>
              <w:numPr>
                <w:ilvl w:val="1"/>
                <w:numId w:val="16"/>
              </w:numPr>
              <w:spacing w:before="60" w:after="60"/>
              <w:jc w:val="both"/>
              <w:rPr>
                <w:rFonts w:eastAsia="Batang"/>
                <w:sz w:val="22"/>
                <w:szCs w:val="22"/>
                <w:lang w:val="en-US" w:eastAsia="zh-CN"/>
              </w:rPr>
            </w:pPr>
            <w:r>
              <w:rPr>
                <w:rFonts w:eastAsia="Batang"/>
                <w:sz w:val="22"/>
                <w:szCs w:val="22"/>
                <w:lang w:val="en-US" w:eastAsia="zh-CN"/>
              </w:rPr>
              <w:t>PSBCH spans 11RBs</w:t>
            </w:r>
          </w:p>
          <w:p w14:paraId="32B6DB5E" w14:textId="0986E71D" w:rsidR="00C53125" w:rsidRPr="00E3454C" w:rsidRDefault="00C53125" w:rsidP="00C53125">
            <w:pPr>
              <w:numPr>
                <w:ilvl w:val="0"/>
                <w:numId w:val="11"/>
              </w:numPr>
              <w:spacing w:before="60" w:after="60"/>
              <w:ind w:left="284"/>
              <w:jc w:val="both"/>
              <w:rPr>
                <w:rFonts w:eastAsia="Batang"/>
                <w:sz w:val="22"/>
                <w:szCs w:val="22"/>
                <w:lang w:val="en-US" w:eastAsia="zh-CN"/>
              </w:rPr>
            </w:pPr>
            <w:r w:rsidRPr="00E3454C">
              <w:rPr>
                <w:rFonts w:eastAsia="Batang"/>
                <w:sz w:val="22"/>
                <w:szCs w:val="22"/>
                <w:lang w:val="en-US" w:eastAsia="zh-CN"/>
              </w:rPr>
              <w:t xml:space="preserve">The S-SSB is </w:t>
            </w:r>
            <w:r w:rsidRPr="00E3454C">
              <w:rPr>
                <w:sz w:val="22"/>
                <w:szCs w:val="22"/>
                <w:lang w:val="en-US" w:eastAsia="zh-CN"/>
              </w:rPr>
              <w:t>designed</w:t>
            </w:r>
            <w:r w:rsidR="00514279">
              <w:rPr>
                <w:rFonts w:eastAsia="Batang"/>
                <w:sz w:val="22"/>
                <w:szCs w:val="22"/>
                <w:lang w:val="en-US" w:eastAsia="zh-CN"/>
              </w:rPr>
              <w:t xml:space="preserve"> following combination 1</w:t>
            </w:r>
          </w:p>
          <w:p w14:paraId="2C0A62AB" w14:textId="77777777" w:rsidR="00C53125" w:rsidRPr="00E3454C" w:rsidRDefault="00C53125" w:rsidP="00C53125">
            <w:pPr>
              <w:numPr>
                <w:ilvl w:val="1"/>
                <w:numId w:val="16"/>
              </w:numPr>
              <w:spacing w:before="60" w:after="60"/>
              <w:jc w:val="both"/>
              <w:rPr>
                <w:rFonts w:eastAsia="Batang"/>
                <w:sz w:val="22"/>
                <w:szCs w:val="22"/>
                <w:lang w:val="en-US" w:eastAsia="zh-CN"/>
              </w:rPr>
            </w:pPr>
            <w:r w:rsidRPr="00E3454C">
              <w:rPr>
                <w:rFonts w:eastAsia="Batang"/>
                <w:sz w:val="22"/>
                <w:szCs w:val="22"/>
                <w:lang w:val="en-US" w:eastAsia="zh-CN"/>
              </w:rPr>
              <w:t>Length-127 M-sequences for S-PSS and length-127 Gold sequences for S-SSS</w:t>
            </w:r>
          </w:p>
          <w:p w14:paraId="2577F278" w14:textId="633DEE1D" w:rsidR="00C53125" w:rsidRPr="00E3454C" w:rsidRDefault="00C53125" w:rsidP="00C53125">
            <w:pPr>
              <w:numPr>
                <w:ilvl w:val="1"/>
                <w:numId w:val="16"/>
              </w:numPr>
              <w:spacing w:before="60" w:after="60"/>
              <w:jc w:val="both"/>
              <w:rPr>
                <w:rFonts w:eastAsia="Batang"/>
                <w:sz w:val="22"/>
                <w:szCs w:val="22"/>
                <w:lang w:val="en-US" w:eastAsia="zh-CN"/>
              </w:rPr>
            </w:pPr>
            <w:r w:rsidRPr="00E3454C">
              <w:rPr>
                <w:rFonts w:eastAsia="Batang"/>
                <w:sz w:val="22"/>
                <w:szCs w:val="22"/>
                <w:lang w:val="en-US" w:eastAsia="zh-CN"/>
              </w:rPr>
              <w:t>Two symbols are used for each o</w:t>
            </w:r>
            <w:r w:rsidR="00514279">
              <w:rPr>
                <w:rFonts w:eastAsia="Batang"/>
                <w:sz w:val="22"/>
                <w:szCs w:val="22"/>
                <w:lang w:val="en-US" w:eastAsia="zh-CN"/>
              </w:rPr>
              <w:t>f S-PSS and S-SSS, respectively</w:t>
            </w:r>
          </w:p>
          <w:p w14:paraId="059DAFDA" w14:textId="77777777" w:rsidR="00C53125" w:rsidRPr="00E3454C" w:rsidRDefault="00C53125" w:rsidP="00C53125">
            <w:pPr>
              <w:overflowPunct/>
              <w:autoSpaceDE/>
              <w:autoSpaceDN/>
              <w:adjustRightInd/>
              <w:spacing w:after="0"/>
              <w:jc w:val="both"/>
              <w:textAlignment w:val="auto"/>
              <w:rPr>
                <w:rFonts w:eastAsia="Batang"/>
                <w:sz w:val="22"/>
                <w:szCs w:val="22"/>
              </w:rPr>
            </w:pPr>
          </w:p>
          <w:p w14:paraId="0D6FF1E6" w14:textId="77777777" w:rsidR="00C53125" w:rsidRPr="00E3454C" w:rsidRDefault="00C53125" w:rsidP="00C53125">
            <w:pPr>
              <w:numPr>
                <w:ilvl w:val="0"/>
                <w:numId w:val="11"/>
              </w:numPr>
              <w:spacing w:before="60" w:after="60"/>
              <w:ind w:left="284"/>
              <w:jc w:val="both"/>
              <w:rPr>
                <w:sz w:val="22"/>
                <w:szCs w:val="22"/>
              </w:rPr>
            </w:pPr>
            <w:r w:rsidRPr="00E3454C">
              <w:rPr>
                <w:rFonts w:eastAsia="DengXian"/>
                <w:sz w:val="22"/>
                <w:szCs w:val="22"/>
                <w:lang w:val="en-US" w:eastAsia="zh-CN"/>
              </w:rPr>
              <w:t xml:space="preserve">For the evaluation of PSBCH </w:t>
            </w:r>
            <w:r w:rsidRPr="00E3454C">
              <w:rPr>
                <w:sz w:val="22"/>
                <w:szCs w:val="22"/>
                <w:lang w:val="en-US" w:eastAsia="zh-CN"/>
              </w:rPr>
              <w:t>performance</w:t>
            </w:r>
            <w:r w:rsidRPr="00E3454C">
              <w:rPr>
                <w:rFonts w:eastAsia="DengXian"/>
                <w:sz w:val="22"/>
                <w:szCs w:val="22"/>
                <w:lang w:val="en-US" w:eastAsia="zh-CN"/>
              </w:rPr>
              <w:t>, the payload size of NR V2X PSBCH is 56 bits including 24 bits of CRC.</w:t>
            </w:r>
          </w:p>
          <w:p w14:paraId="2167056A" w14:textId="77777777" w:rsidR="00C53125" w:rsidRPr="00A60CD6" w:rsidRDefault="00C53125" w:rsidP="005D226E">
            <w:pPr>
              <w:pStyle w:val="3GPPAgreements"/>
              <w:numPr>
                <w:ilvl w:val="0"/>
                <w:numId w:val="0"/>
              </w:numPr>
              <w:ind w:left="2270" w:hanging="284"/>
            </w:pPr>
          </w:p>
        </w:tc>
      </w:tr>
    </w:tbl>
    <w:p w14:paraId="39CD3A9C" w14:textId="77777777" w:rsidR="00E75907" w:rsidRDefault="00E75907" w:rsidP="00382466">
      <w:pPr>
        <w:pStyle w:val="3GPPNormalText"/>
        <w:rPr>
          <w:highlight w:val="yellow"/>
        </w:rPr>
      </w:pPr>
    </w:p>
    <w:bookmarkEnd w:id="0"/>
    <w:p w14:paraId="114E5668" w14:textId="77777777" w:rsidR="00E75907" w:rsidRPr="00DB32AF" w:rsidRDefault="00E75907" w:rsidP="00382466">
      <w:pPr>
        <w:pStyle w:val="3GPPNormalText"/>
        <w:rPr>
          <w:highlight w:val="yellow"/>
        </w:rPr>
      </w:pPr>
    </w:p>
    <w:sectPr w:rsidR="00E75907" w:rsidRPr="00DB32AF" w:rsidSect="005F2ECA">
      <w:headerReference w:type="even" r:id="rId36"/>
      <w:footerReference w:type="even" r:id="rId37"/>
      <w:footerReference w:type="default" r:id="rId38"/>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807C43" w14:textId="77777777" w:rsidR="00455438" w:rsidRDefault="00455438">
      <w:r>
        <w:separator/>
      </w:r>
    </w:p>
  </w:endnote>
  <w:endnote w:type="continuationSeparator" w:id="0">
    <w:p w14:paraId="1631174F" w14:textId="77777777" w:rsidR="00455438" w:rsidRDefault="004554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DengXian">
    <w:panose1 w:val="03000509000000000000"/>
    <w:charset w:val="86"/>
    <w:family w:val="script"/>
    <w:pitch w:val="fixed"/>
    <w:sig w:usb0="800002BF" w:usb1="38CF7CFA"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C8A678" w14:textId="77777777" w:rsidR="00CE0FC6" w:rsidRDefault="00CE0FC6"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3A75063" w14:textId="77777777" w:rsidR="00CE0FC6" w:rsidRDefault="00CE0FC6"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14605F" w14:textId="77777777" w:rsidR="00CE0FC6" w:rsidRPr="00270202" w:rsidRDefault="00CE0FC6"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7213BA">
      <w:rPr>
        <w:rStyle w:val="CharChar2"/>
        <w:b/>
        <w:i/>
        <w:noProof/>
        <w:sz w:val="18"/>
      </w:rPr>
      <w:t>18</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7213BA">
      <w:rPr>
        <w:rStyle w:val="CharChar2"/>
        <w:b/>
        <w:i/>
        <w:noProof/>
        <w:sz w:val="18"/>
      </w:rPr>
      <w:t>19</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04C95A" w14:textId="77777777" w:rsidR="00455438" w:rsidRDefault="00455438">
      <w:r>
        <w:separator/>
      </w:r>
    </w:p>
  </w:footnote>
  <w:footnote w:type="continuationSeparator" w:id="0">
    <w:p w14:paraId="588F0916" w14:textId="77777777" w:rsidR="00455438" w:rsidRDefault="004554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026C8C" w14:textId="77777777" w:rsidR="00CE0FC6" w:rsidRDefault="00CE0FC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4D09C2"/>
    <w:multiLevelType w:val="multilevel"/>
    <w:tmpl w:val="7A906378"/>
    <w:numStyleLink w:val="3GPPListofBullets"/>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284"/>
        </w:tabs>
        <w:ind w:left="284"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CE02F32"/>
    <w:multiLevelType w:val="multilevel"/>
    <w:tmpl w:val="AF50189E"/>
    <w:lvl w:ilvl="0">
      <w:start w:val="1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0F29424E"/>
    <w:multiLevelType w:val="multilevel"/>
    <w:tmpl w:val="D9F2D2D2"/>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8E732E"/>
    <w:multiLevelType w:val="multilevel"/>
    <w:tmpl w:val="E2D480A4"/>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13862798"/>
    <w:multiLevelType w:val="multilevel"/>
    <w:tmpl w:val="92BA7A86"/>
    <w:lvl w:ilvl="0">
      <w:start w:val="1"/>
      <w:numFmt w:val="decimal"/>
      <w:lvlText w:val="[%1]"/>
      <w:lvlJc w:val="left"/>
      <w:pPr>
        <w:tabs>
          <w:tab w:val="num" w:pos="420"/>
        </w:tabs>
        <w:ind w:left="420" w:hanging="420"/>
      </w:pPr>
      <w:rPr>
        <w:i w:val="0"/>
        <w:sz w:val="22"/>
        <w:szCs w:val="22"/>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19D40F39"/>
    <w:multiLevelType w:val="multilevel"/>
    <w:tmpl w:val="7A20BA80"/>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1D06258A"/>
    <w:multiLevelType w:val="multilevel"/>
    <w:tmpl w:val="CFC08510"/>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1F250011"/>
    <w:multiLevelType w:val="multilevel"/>
    <w:tmpl w:val="B144158C"/>
    <w:lvl w:ilvl="0">
      <w:start w:val="1"/>
      <w:numFmt w:val="decimal"/>
      <w:lvlText w:val="[%1]"/>
      <w:lvlJc w:val="left"/>
      <w:pPr>
        <w:tabs>
          <w:tab w:val="num" w:pos="420"/>
        </w:tabs>
        <w:ind w:left="420" w:hanging="420"/>
      </w:pPr>
      <w:rPr>
        <w:rFonts w:hint="default"/>
        <w:i w:val="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0284A9B"/>
    <w:multiLevelType w:val="multilevel"/>
    <w:tmpl w:val="DBD62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2132433C"/>
    <w:multiLevelType w:val="multilevel"/>
    <w:tmpl w:val="45183EA0"/>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241A390C"/>
    <w:multiLevelType w:val="multilevel"/>
    <w:tmpl w:val="876A89C4"/>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25DA5130"/>
    <w:multiLevelType w:val="multilevel"/>
    <w:tmpl w:val="C0EE1580"/>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25EB71E5"/>
    <w:multiLevelType w:val="multilevel"/>
    <w:tmpl w:val="7B34F2CE"/>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2A3E38FF"/>
    <w:multiLevelType w:val="multilevel"/>
    <w:tmpl w:val="B644FD8E"/>
    <w:lvl w:ilvl="0">
      <w:start w:val="1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313A38CA"/>
    <w:multiLevelType w:val="multilevel"/>
    <w:tmpl w:val="6F2685BE"/>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32C205A9"/>
    <w:multiLevelType w:val="multilevel"/>
    <w:tmpl w:val="0409001D"/>
    <w:styleLink w:val="StyleBulletedSymbolsymbolLeft025Hanging0253"/>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3B30BCC"/>
    <w:multiLevelType w:val="hybridMultilevel"/>
    <w:tmpl w:val="8DB015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6" w15:restartNumberingAfterBreak="0">
    <w:nsid w:val="34A67544"/>
    <w:multiLevelType w:val="multilevel"/>
    <w:tmpl w:val="15000EE2"/>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417F6AFB"/>
    <w:multiLevelType w:val="multilevel"/>
    <w:tmpl w:val="3676A840"/>
    <w:styleLink w:val="StyleBulletedSymbolsymbolLeft025Hanging02511"/>
    <w:lvl w:ilvl="0">
      <w:start w:val="1"/>
      <w:numFmt w:val="bullet"/>
      <w:pStyle w:val="3GPPAgreements"/>
      <w:lvlText w:val="●"/>
      <w:lvlJc w:val="left"/>
      <w:pPr>
        <w:ind w:left="2270"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2EE67F5"/>
    <w:multiLevelType w:val="multilevel"/>
    <w:tmpl w:val="92BA7A86"/>
    <w:lvl w:ilvl="0">
      <w:start w:val="1"/>
      <w:numFmt w:val="decimal"/>
      <w:lvlText w:val="[%1]"/>
      <w:lvlJc w:val="left"/>
      <w:pPr>
        <w:tabs>
          <w:tab w:val="num" w:pos="420"/>
        </w:tabs>
        <w:ind w:left="420" w:hanging="420"/>
      </w:pPr>
      <w:rPr>
        <w:i w:val="0"/>
        <w:sz w:val="22"/>
        <w:szCs w:val="22"/>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9" w15:restartNumberingAfterBreak="0">
    <w:nsid w:val="440F47F7"/>
    <w:multiLevelType w:val="multilevel"/>
    <w:tmpl w:val="3C804E24"/>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0" w15:restartNumberingAfterBreak="0">
    <w:nsid w:val="48F8070E"/>
    <w:multiLevelType w:val="multilevel"/>
    <w:tmpl w:val="9B84A76C"/>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1" w15:restartNumberingAfterBreak="0">
    <w:nsid w:val="49D94AD2"/>
    <w:multiLevelType w:val="multilevel"/>
    <w:tmpl w:val="45AC433E"/>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2" w15:restartNumberingAfterBreak="0">
    <w:nsid w:val="4BC21F9F"/>
    <w:multiLevelType w:val="multilevel"/>
    <w:tmpl w:val="6F2685BE"/>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3" w15:restartNumberingAfterBreak="0">
    <w:nsid w:val="536A5DAC"/>
    <w:multiLevelType w:val="multilevel"/>
    <w:tmpl w:val="A61C03EE"/>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4" w15:restartNumberingAfterBreak="0">
    <w:nsid w:val="559C06AF"/>
    <w:multiLevelType w:val="multilevel"/>
    <w:tmpl w:val="21E4B088"/>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5" w15:restartNumberingAfterBreak="0">
    <w:nsid w:val="573715EE"/>
    <w:multiLevelType w:val="multilevel"/>
    <w:tmpl w:val="92BA7A86"/>
    <w:lvl w:ilvl="0">
      <w:start w:val="1"/>
      <w:numFmt w:val="decimal"/>
      <w:lvlText w:val="[%1]"/>
      <w:lvlJc w:val="left"/>
      <w:pPr>
        <w:tabs>
          <w:tab w:val="num" w:pos="420"/>
        </w:tabs>
        <w:ind w:left="420" w:hanging="420"/>
      </w:pPr>
      <w:rPr>
        <w:i w:val="0"/>
        <w:sz w:val="22"/>
        <w:szCs w:val="22"/>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6" w15:restartNumberingAfterBreak="0">
    <w:nsid w:val="5A360DB9"/>
    <w:multiLevelType w:val="multilevel"/>
    <w:tmpl w:val="450C2C08"/>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7" w15:restartNumberingAfterBreak="0">
    <w:nsid w:val="5F470355"/>
    <w:multiLevelType w:val="multilevel"/>
    <w:tmpl w:val="070A5D80"/>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8" w15:restartNumberingAfterBreak="0">
    <w:nsid w:val="61223135"/>
    <w:multiLevelType w:val="multilevel"/>
    <w:tmpl w:val="1C4E5D12"/>
    <w:lvl w:ilvl="0">
      <w:start w:val="1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9" w15:restartNumberingAfterBreak="0">
    <w:nsid w:val="666D2F36"/>
    <w:multiLevelType w:val="multilevel"/>
    <w:tmpl w:val="E8301ECC"/>
    <w:lvl w:ilvl="0">
      <w:start w:val="1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0" w15:restartNumberingAfterBreak="0">
    <w:nsid w:val="66854CCD"/>
    <w:multiLevelType w:val="multilevel"/>
    <w:tmpl w:val="7A906378"/>
    <w:numStyleLink w:val="3GPPListofBullets"/>
  </w:abstractNum>
  <w:abstractNum w:abstractNumId="41" w15:restartNumberingAfterBreak="0">
    <w:nsid w:val="6C857030"/>
    <w:multiLevelType w:val="multilevel"/>
    <w:tmpl w:val="834C750E"/>
    <w:lvl w:ilvl="0">
      <w:start w:val="1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2" w15:restartNumberingAfterBreak="0">
    <w:nsid w:val="6F6B3345"/>
    <w:multiLevelType w:val="multilevel"/>
    <w:tmpl w:val="33A0C9AC"/>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3" w15:restartNumberingAfterBreak="0">
    <w:nsid w:val="72BC723F"/>
    <w:multiLevelType w:val="hybridMultilevel"/>
    <w:tmpl w:val="5F4ECF7C"/>
    <w:lvl w:ilvl="0" w:tplc="5D060DC4">
      <w:start w:val="1"/>
      <w:numFmt w:val="bullet"/>
      <w:lvlText w:val=""/>
      <w:lvlJc w:val="left"/>
      <w:pPr>
        <w:tabs>
          <w:tab w:val="num" w:pos="1584"/>
        </w:tabs>
        <w:ind w:left="1584" w:hanging="360"/>
      </w:pPr>
      <w:rPr>
        <w:rFonts w:ascii="Symbol" w:hAnsi="Symbol" w:hint="default"/>
      </w:rPr>
    </w:lvl>
    <w:lvl w:ilvl="1" w:tplc="8EBE82EC">
      <w:start w:val="1"/>
      <w:numFmt w:val="bullet"/>
      <w:lvlText w:val=""/>
      <w:lvlJc w:val="left"/>
      <w:pPr>
        <w:tabs>
          <w:tab w:val="num" w:pos="2304"/>
        </w:tabs>
        <w:ind w:left="2304" w:hanging="360"/>
      </w:pPr>
      <w:rPr>
        <w:rFonts w:ascii="Symbol" w:hAnsi="Symbol" w:hint="default"/>
      </w:rPr>
    </w:lvl>
    <w:lvl w:ilvl="2" w:tplc="FAF6569A">
      <w:start w:val="1"/>
      <w:numFmt w:val="bullet"/>
      <w:lvlText w:val=""/>
      <w:lvlJc w:val="left"/>
      <w:pPr>
        <w:tabs>
          <w:tab w:val="num" w:pos="3024"/>
        </w:tabs>
        <w:ind w:left="3024" w:hanging="360"/>
      </w:pPr>
      <w:rPr>
        <w:rFonts w:ascii="Symbol" w:hAnsi="Symbol" w:hint="default"/>
      </w:rPr>
    </w:lvl>
    <w:lvl w:ilvl="3" w:tplc="C8C83816">
      <w:start w:val="1"/>
      <w:numFmt w:val="bullet"/>
      <w:lvlText w:val=""/>
      <w:lvlJc w:val="left"/>
      <w:pPr>
        <w:tabs>
          <w:tab w:val="num" w:pos="3744"/>
        </w:tabs>
        <w:ind w:left="3744" w:hanging="360"/>
      </w:pPr>
      <w:rPr>
        <w:rFonts w:ascii="Symbol" w:hAnsi="Symbol" w:hint="default"/>
      </w:rPr>
    </w:lvl>
    <w:lvl w:ilvl="4" w:tplc="064CF16C">
      <w:start w:val="1"/>
      <w:numFmt w:val="bullet"/>
      <w:lvlText w:val=""/>
      <w:lvlJc w:val="left"/>
      <w:pPr>
        <w:tabs>
          <w:tab w:val="num" w:pos="4464"/>
        </w:tabs>
        <w:ind w:left="4464" w:hanging="360"/>
      </w:pPr>
      <w:rPr>
        <w:rFonts w:ascii="Symbol" w:hAnsi="Symbol" w:hint="default"/>
      </w:rPr>
    </w:lvl>
    <w:lvl w:ilvl="5" w:tplc="64DE2104">
      <w:start w:val="1"/>
      <w:numFmt w:val="bullet"/>
      <w:lvlText w:val=""/>
      <w:lvlJc w:val="left"/>
      <w:pPr>
        <w:tabs>
          <w:tab w:val="num" w:pos="5184"/>
        </w:tabs>
        <w:ind w:left="5184" w:hanging="360"/>
      </w:pPr>
      <w:rPr>
        <w:rFonts w:ascii="Symbol" w:hAnsi="Symbol" w:hint="default"/>
      </w:rPr>
    </w:lvl>
    <w:lvl w:ilvl="6" w:tplc="1A1871C0">
      <w:start w:val="1"/>
      <w:numFmt w:val="bullet"/>
      <w:lvlText w:val=""/>
      <w:lvlJc w:val="left"/>
      <w:pPr>
        <w:tabs>
          <w:tab w:val="num" w:pos="5904"/>
        </w:tabs>
        <w:ind w:left="5904" w:hanging="360"/>
      </w:pPr>
      <w:rPr>
        <w:rFonts w:ascii="Symbol" w:hAnsi="Symbol" w:hint="default"/>
      </w:rPr>
    </w:lvl>
    <w:lvl w:ilvl="7" w:tplc="5FD03138">
      <w:start w:val="1"/>
      <w:numFmt w:val="bullet"/>
      <w:lvlText w:val=""/>
      <w:lvlJc w:val="left"/>
      <w:pPr>
        <w:tabs>
          <w:tab w:val="num" w:pos="6624"/>
        </w:tabs>
        <w:ind w:left="6624" w:hanging="360"/>
      </w:pPr>
      <w:rPr>
        <w:rFonts w:ascii="Symbol" w:hAnsi="Symbol" w:hint="default"/>
      </w:rPr>
    </w:lvl>
    <w:lvl w:ilvl="8" w:tplc="9E0CD084">
      <w:start w:val="1"/>
      <w:numFmt w:val="bullet"/>
      <w:lvlText w:val=""/>
      <w:lvlJc w:val="left"/>
      <w:pPr>
        <w:tabs>
          <w:tab w:val="num" w:pos="7344"/>
        </w:tabs>
        <w:ind w:left="7344" w:hanging="360"/>
      </w:pPr>
      <w:rPr>
        <w:rFonts w:ascii="Symbol" w:hAnsi="Symbol" w:hint="default"/>
      </w:rPr>
    </w:lvl>
  </w:abstractNum>
  <w:abstractNum w:abstractNumId="44" w15:restartNumberingAfterBreak="0">
    <w:nsid w:val="760C04C1"/>
    <w:multiLevelType w:val="multilevel"/>
    <w:tmpl w:val="6F2685BE"/>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5" w15:restartNumberingAfterBreak="0">
    <w:nsid w:val="76A86645"/>
    <w:multiLevelType w:val="multilevel"/>
    <w:tmpl w:val="4A88C724"/>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6" w15:restartNumberingAfterBreak="0">
    <w:nsid w:val="782165EA"/>
    <w:multiLevelType w:val="multilevel"/>
    <w:tmpl w:val="127C7564"/>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7" w15:restartNumberingAfterBreak="0">
    <w:nsid w:val="784D7C7F"/>
    <w:multiLevelType w:val="multilevel"/>
    <w:tmpl w:val="C9BE3A5E"/>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abstractNumId w:val="20"/>
  </w:num>
  <w:num w:numId="2">
    <w:abstractNumId w:val="12"/>
  </w:num>
  <w:num w:numId="3">
    <w:abstractNumId w:val="3"/>
  </w:num>
  <w:num w:numId="4">
    <w:abstractNumId w:val="21"/>
  </w:num>
  <w:num w:numId="5">
    <w:abstractNumId w:val="22"/>
  </w:num>
  <w:num w:numId="6">
    <w:abstractNumId w:val="7"/>
  </w:num>
  <w:num w:numId="7">
    <w:abstractNumId w:val="4"/>
  </w:num>
  <w:num w:numId="8">
    <w:abstractNumId w:val="24"/>
  </w:num>
  <w:num w:numId="9">
    <w:abstractNumId w:val="27"/>
  </w:num>
  <w:num w:numId="10">
    <w:abstractNumId w:val="32"/>
  </w:num>
  <w:num w:numId="11">
    <w:abstractNumId w:val="2"/>
  </w:num>
  <w:num w:numId="12">
    <w:abstractNumId w:val="25"/>
  </w:num>
  <w:num w:numId="13">
    <w:abstractNumId w:val="1"/>
  </w:num>
  <w:num w:numId="14">
    <w:abstractNumId w:val="40"/>
  </w:num>
  <w:num w:numId="15">
    <w:abstractNumId w:val="43"/>
  </w:num>
  <w:num w:numId="16">
    <w:abstractNumId w:val="27"/>
    <w:lvlOverride w:ilvl="0">
      <w:lvl w:ilvl="0">
        <w:start w:val="1"/>
        <w:numFmt w:val="bullet"/>
        <w:pStyle w:val="3GPPAgreements"/>
        <w:lvlText w:val="●"/>
        <w:lvlJc w:val="left"/>
        <w:pPr>
          <w:ind w:left="284" w:hanging="284"/>
        </w:pPr>
        <w:rPr>
          <w:rFonts w:ascii="Times New Roman" w:hAnsi="Times New Roman" w:cs="Times New Roman" w:hint="default"/>
          <w:color w:val="auto"/>
          <w:sz w:val="22"/>
        </w:rPr>
      </w:lvl>
    </w:lvlOverride>
    <w:lvlOverride w:ilvl="1">
      <w:lvl w:ilvl="1">
        <w:start w:val="1"/>
        <w:numFmt w:val="bullet"/>
        <w:lvlText w:val="○"/>
        <w:lvlJc w:val="left"/>
        <w:pPr>
          <w:ind w:left="567" w:hanging="283"/>
        </w:pPr>
        <w:rPr>
          <w:rFonts w:ascii="Times New Roman" w:hAnsi="Times New Roman" w:cs="Times New Roman" w:hint="default"/>
          <w:color w:val="auto"/>
          <w:sz w:val="22"/>
        </w:rPr>
      </w:lvl>
    </w:lvlOverride>
    <w:lvlOverride w:ilvl="2">
      <w:lvl w:ilvl="2">
        <w:start w:val="1"/>
        <w:numFmt w:val="bullet"/>
        <w:lvlText w:val="♦"/>
        <w:lvlJc w:val="left"/>
        <w:pPr>
          <w:ind w:left="851" w:hanging="284"/>
        </w:pPr>
        <w:rPr>
          <w:rFonts w:ascii="Times New Roman" w:hAnsi="Times New Roman" w:cs="Times New Roman" w:hint="default"/>
          <w:color w:val="auto"/>
          <w:sz w:val="22"/>
        </w:rPr>
      </w:lvl>
    </w:lvlOverride>
    <w:lvlOverride w:ilvl="3">
      <w:lvl w:ilvl="3">
        <w:start w:val="1"/>
        <w:numFmt w:val="bullet"/>
        <w:lvlText w:val="□"/>
        <w:lvlJc w:val="left"/>
        <w:pPr>
          <w:ind w:left="1134" w:hanging="283"/>
        </w:pPr>
        <w:rPr>
          <w:rFonts w:ascii="Times New Roman" w:hAnsi="Times New Roman" w:cs="Times New Roman" w:hint="default"/>
          <w:color w:val="auto"/>
        </w:rPr>
      </w:lvl>
    </w:lvlOverride>
    <w:lvlOverride w:ilvl="4">
      <w:lvl w:ilvl="4">
        <w:start w:val="1"/>
        <w:numFmt w:val="bullet"/>
        <w:lvlText w:val="▪"/>
        <w:lvlJc w:val="left"/>
        <w:pPr>
          <w:ind w:left="1418" w:hanging="284"/>
        </w:pPr>
        <w:rPr>
          <w:rFonts w:ascii="Times New Roman" w:hAnsi="Times New Roman" w:cs="Times New Roman" w:hint="default"/>
          <w:color w:val="auto"/>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7">
    <w:abstractNumId w:val="18"/>
  </w:num>
  <w:num w:numId="18">
    <w:abstractNumId w:val="28"/>
  </w:num>
  <w:num w:numId="19">
    <w:abstractNumId w:val="23"/>
  </w:num>
  <w:num w:numId="20">
    <w:abstractNumId w:val="36"/>
  </w:num>
  <w:num w:numId="21">
    <w:abstractNumId w:val="14"/>
  </w:num>
  <w:num w:numId="22">
    <w:abstractNumId w:val="46"/>
  </w:num>
  <w:num w:numId="23">
    <w:abstractNumId w:val="33"/>
  </w:num>
  <w:num w:numId="24">
    <w:abstractNumId w:val="17"/>
  </w:num>
  <w:num w:numId="25">
    <w:abstractNumId w:val="37"/>
  </w:num>
  <w:num w:numId="26">
    <w:abstractNumId w:val="42"/>
  </w:num>
  <w:num w:numId="27">
    <w:abstractNumId w:val="16"/>
  </w:num>
  <w:num w:numId="28">
    <w:abstractNumId w:val="30"/>
  </w:num>
  <w:num w:numId="29">
    <w:abstractNumId w:val="29"/>
  </w:num>
  <w:num w:numId="30">
    <w:abstractNumId w:val="38"/>
  </w:num>
  <w:num w:numId="31">
    <w:abstractNumId w:val="19"/>
  </w:num>
  <w:num w:numId="32">
    <w:abstractNumId w:val="5"/>
  </w:num>
  <w:num w:numId="33">
    <w:abstractNumId w:val="13"/>
  </w:num>
  <w:num w:numId="34">
    <w:abstractNumId w:val="9"/>
  </w:num>
  <w:num w:numId="35">
    <w:abstractNumId w:val="44"/>
  </w:num>
  <w:num w:numId="36">
    <w:abstractNumId w:val="6"/>
  </w:num>
  <w:num w:numId="37">
    <w:abstractNumId w:val="15"/>
  </w:num>
  <w:num w:numId="38">
    <w:abstractNumId w:val="47"/>
  </w:num>
  <w:num w:numId="39">
    <w:abstractNumId w:val="10"/>
  </w:num>
  <w:num w:numId="40">
    <w:abstractNumId w:val="31"/>
  </w:num>
  <w:num w:numId="41">
    <w:abstractNumId w:val="34"/>
  </w:num>
  <w:num w:numId="42">
    <w:abstractNumId w:val="26"/>
  </w:num>
  <w:num w:numId="43">
    <w:abstractNumId w:val="8"/>
  </w:num>
  <w:num w:numId="44">
    <w:abstractNumId w:val="45"/>
  </w:num>
  <w:num w:numId="45">
    <w:abstractNumId w:val="11"/>
  </w:num>
  <w:num w:numId="46">
    <w:abstractNumId w:val="41"/>
  </w:num>
  <w:num w:numId="47">
    <w:abstractNumId w:val="39"/>
  </w:num>
  <w:num w:numId="48">
    <w:abstractNumId w:val="3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62"/>
    <w:rsid w:val="00001027"/>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101EF"/>
    <w:rsid w:val="00010D1F"/>
    <w:rsid w:val="00010E97"/>
    <w:rsid w:val="00010FD1"/>
    <w:rsid w:val="00011458"/>
    <w:rsid w:val="00011703"/>
    <w:rsid w:val="00011897"/>
    <w:rsid w:val="00011F10"/>
    <w:rsid w:val="00012057"/>
    <w:rsid w:val="000120C5"/>
    <w:rsid w:val="000124D1"/>
    <w:rsid w:val="0001254D"/>
    <w:rsid w:val="00012D90"/>
    <w:rsid w:val="000130FE"/>
    <w:rsid w:val="0001321B"/>
    <w:rsid w:val="000132B8"/>
    <w:rsid w:val="000137FF"/>
    <w:rsid w:val="00013956"/>
    <w:rsid w:val="0001396F"/>
    <w:rsid w:val="00013B63"/>
    <w:rsid w:val="00013DA2"/>
    <w:rsid w:val="00014010"/>
    <w:rsid w:val="000141F0"/>
    <w:rsid w:val="00014659"/>
    <w:rsid w:val="00014A10"/>
    <w:rsid w:val="00014DB4"/>
    <w:rsid w:val="00015BCB"/>
    <w:rsid w:val="000162B2"/>
    <w:rsid w:val="0001633F"/>
    <w:rsid w:val="0001666A"/>
    <w:rsid w:val="00016DCE"/>
    <w:rsid w:val="000170B6"/>
    <w:rsid w:val="0001729B"/>
    <w:rsid w:val="00017309"/>
    <w:rsid w:val="000178A7"/>
    <w:rsid w:val="00020331"/>
    <w:rsid w:val="000205C1"/>
    <w:rsid w:val="0002060C"/>
    <w:rsid w:val="000208B8"/>
    <w:rsid w:val="0002096C"/>
    <w:rsid w:val="00020A6F"/>
    <w:rsid w:val="00020A94"/>
    <w:rsid w:val="00020C2B"/>
    <w:rsid w:val="00020D61"/>
    <w:rsid w:val="0002130A"/>
    <w:rsid w:val="0002165C"/>
    <w:rsid w:val="00021C67"/>
    <w:rsid w:val="00021C8C"/>
    <w:rsid w:val="00021DEC"/>
    <w:rsid w:val="00021F67"/>
    <w:rsid w:val="000222F7"/>
    <w:rsid w:val="000228C4"/>
    <w:rsid w:val="00023C29"/>
    <w:rsid w:val="000240F5"/>
    <w:rsid w:val="00024886"/>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18A"/>
    <w:rsid w:val="00027333"/>
    <w:rsid w:val="0002790C"/>
    <w:rsid w:val="00027A7A"/>
    <w:rsid w:val="00027BE8"/>
    <w:rsid w:val="00027EE3"/>
    <w:rsid w:val="00027F9E"/>
    <w:rsid w:val="000300FE"/>
    <w:rsid w:val="000304BC"/>
    <w:rsid w:val="00030766"/>
    <w:rsid w:val="00030957"/>
    <w:rsid w:val="00030C3D"/>
    <w:rsid w:val="00030ED5"/>
    <w:rsid w:val="00030F74"/>
    <w:rsid w:val="00030FB3"/>
    <w:rsid w:val="00031242"/>
    <w:rsid w:val="00031319"/>
    <w:rsid w:val="00031CE1"/>
    <w:rsid w:val="00031EDD"/>
    <w:rsid w:val="0003208F"/>
    <w:rsid w:val="000321DC"/>
    <w:rsid w:val="00032214"/>
    <w:rsid w:val="00032A64"/>
    <w:rsid w:val="00033000"/>
    <w:rsid w:val="000334D2"/>
    <w:rsid w:val="00033834"/>
    <w:rsid w:val="00033A55"/>
    <w:rsid w:val="00033AE8"/>
    <w:rsid w:val="00033B86"/>
    <w:rsid w:val="00033E5C"/>
    <w:rsid w:val="00034922"/>
    <w:rsid w:val="000349B7"/>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440"/>
    <w:rsid w:val="000377E3"/>
    <w:rsid w:val="00037910"/>
    <w:rsid w:val="00037A21"/>
    <w:rsid w:val="00037DDF"/>
    <w:rsid w:val="000400AE"/>
    <w:rsid w:val="000403EE"/>
    <w:rsid w:val="000404F2"/>
    <w:rsid w:val="000405A5"/>
    <w:rsid w:val="000409BD"/>
    <w:rsid w:val="00040A16"/>
    <w:rsid w:val="00040F7A"/>
    <w:rsid w:val="000412B7"/>
    <w:rsid w:val="000413B8"/>
    <w:rsid w:val="000417B1"/>
    <w:rsid w:val="0004182E"/>
    <w:rsid w:val="000418C8"/>
    <w:rsid w:val="000426B1"/>
    <w:rsid w:val="000427BE"/>
    <w:rsid w:val="00042BFC"/>
    <w:rsid w:val="00042C4A"/>
    <w:rsid w:val="00042E6F"/>
    <w:rsid w:val="000430CF"/>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BDD"/>
    <w:rsid w:val="00045F22"/>
    <w:rsid w:val="00046743"/>
    <w:rsid w:val="000468C4"/>
    <w:rsid w:val="00046925"/>
    <w:rsid w:val="00046C20"/>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1F6A"/>
    <w:rsid w:val="0005201C"/>
    <w:rsid w:val="0005291A"/>
    <w:rsid w:val="00052AE3"/>
    <w:rsid w:val="00052FBE"/>
    <w:rsid w:val="000531A8"/>
    <w:rsid w:val="00053698"/>
    <w:rsid w:val="00053849"/>
    <w:rsid w:val="00053A47"/>
    <w:rsid w:val="00053B4E"/>
    <w:rsid w:val="00053CFC"/>
    <w:rsid w:val="00053D49"/>
    <w:rsid w:val="0005442A"/>
    <w:rsid w:val="0005456E"/>
    <w:rsid w:val="0005468A"/>
    <w:rsid w:val="000546F5"/>
    <w:rsid w:val="00054ACE"/>
    <w:rsid w:val="00054DAB"/>
    <w:rsid w:val="00054FBD"/>
    <w:rsid w:val="00054FDD"/>
    <w:rsid w:val="0005504C"/>
    <w:rsid w:val="000551E9"/>
    <w:rsid w:val="0005536A"/>
    <w:rsid w:val="00055510"/>
    <w:rsid w:val="0005553B"/>
    <w:rsid w:val="00055873"/>
    <w:rsid w:val="00055B8E"/>
    <w:rsid w:val="0005602E"/>
    <w:rsid w:val="00056057"/>
    <w:rsid w:val="00056331"/>
    <w:rsid w:val="000564D9"/>
    <w:rsid w:val="0005719D"/>
    <w:rsid w:val="000572A7"/>
    <w:rsid w:val="000573A9"/>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E34"/>
    <w:rsid w:val="00061F60"/>
    <w:rsid w:val="000621A9"/>
    <w:rsid w:val="0006263A"/>
    <w:rsid w:val="00062D4A"/>
    <w:rsid w:val="00062EBA"/>
    <w:rsid w:val="00063044"/>
    <w:rsid w:val="00063485"/>
    <w:rsid w:val="00063708"/>
    <w:rsid w:val="00063F57"/>
    <w:rsid w:val="0006436D"/>
    <w:rsid w:val="0006480B"/>
    <w:rsid w:val="0006485F"/>
    <w:rsid w:val="00064A2B"/>
    <w:rsid w:val="00064ABD"/>
    <w:rsid w:val="00064C1D"/>
    <w:rsid w:val="00064EEE"/>
    <w:rsid w:val="00064F71"/>
    <w:rsid w:val="0006549C"/>
    <w:rsid w:val="0006578F"/>
    <w:rsid w:val="00065D64"/>
    <w:rsid w:val="000663E4"/>
    <w:rsid w:val="000666C6"/>
    <w:rsid w:val="000667D1"/>
    <w:rsid w:val="00066A36"/>
    <w:rsid w:val="00066E05"/>
    <w:rsid w:val="00066FAE"/>
    <w:rsid w:val="00067087"/>
    <w:rsid w:val="000670CD"/>
    <w:rsid w:val="000671F8"/>
    <w:rsid w:val="0006739D"/>
    <w:rsid w:val="00067436"/>
    <w:rsid w:val="000674DD"/>
    <w:rsid w:val="0006777C"/>
    <w:rsid w:val="0006796F"/>
    <w:rsid w:val="00067E3A"/>
    <w:rsid w:val="00067FE2"/>
    <w:rsid w:val="00070278"/>
    <w:rsid w:val="00070296"/>
    <w:rsid w:val="00070378"/>
    <w:rsid w:val="00070936"/>
    <w:rsid w:val="0007118F"/>
    <w:rsid w:val="000716FB"/>
    <w:rsid w:val="00071DA6"/>
    <w:rsid w:val="00071E9B"/>
    <w:rsid w:val="00072085"/>
    <w:rsid w:val="0007240B"/>
    <w:rsid w:val="000726F6"/>
    <w:rsid w:val="00072777"/>
    <w:rsid w:val="00072931"/>
    <w:rsid w:val="00072C88"/>
    <w:rsid w:val="00072E75"/>
    <w:rsid w:val="00072EFA"/>
    <w:rsid w:val="00072F54"/>
    <w:rsid w:val="00073202"/>
    <w:rsid w:val="00073785"/>
    <w:rsid w:val="0007390D"/>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FE"/>
    <w:rsid w:val="00082A49"/>
    <w:rsid w:val="000831F0"/>
    <w:rsid w:val="00083322"/>
    <w:rsid w:val="0008356E"/>
    <w:rsid w:val="00083657"/>
    <w:rsid w:val="0008369C"/>
    <w:rsid w:val="00083788"/>
    <w:rsid w:val="00083AF5"/>
    <w:rsid w:val="000841A0"/>
    <w:rsid w:val="00084255"/>
    <w:rsid w:val="00084BC2"/>
    <w:rsid w:val="00084EE0"/>
    <w:rsid w:val="00085239"/>
    <w:rsid w:val="00085C4A"/>
    <w:rsid w:val="0008624E"/>
    <w:rsid w:val="000862BA"/>
    <w:rsid w:val="000864D5"/>
    <w:rsid w:val="00086A9C"/>
    <w:rsid w:val="00086B50"/>
    <w:rsid w:val="00086C4D"/>
    <w:rsid w:val="00086CF2"/>
    <w:rsid w:val="00086D08"/>
    <w:rsid w:val="0008731C"/>
    <w:rsid w:val="0008760B"/>
    <w:rsid w:val="00087881"/>
    <w:rsid w:val="00087BAB"/>
    <w:rsid w:val="00087CE7"/>
    <w:rsid w:val="00087E29"/>
    <w:rsid w:val="00087F91"/>
    <w:rsid w:val="0009034F"/>
    <w:rsid w:val="00090383"/>
    <w:rsid w:val="00090573"/>
    <w:rsid w:val="00090586"/>
    <w:rsid w:val="0009106D"/>
    <w:rsid w:val="00091199"/>
    <w:rsid w:val="00091385"/>
    <w:rsid w:val="00091714"/>
    <w:rsid w:val="00091A28"/>
    <w:rsid w:val="000921E3"/>
    <w:rsid w:val="00092301"/>
    <w:rsid w:val="00092334"/>
    <w:rsid w:val="0009253D"/>
    <w:rsid w:val="00092FFB"/>
    <w:rsid w:val="00093097"/>
    <w:rsid w:val="000931C3"/>
    <w:rsid w:val="0009361B"/>
    <w:rsid w:val="0009366D"/>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14D"/>
    <w:rsid w:val="000979F0"/>
    <w:rsid w:val="00097AE8"/>
    <w:rsid w:val="00097BA7"/>
    <w:rsid w:val="00097CD8"/>
    <w:rsid w:val="000A02DC"/>
    <w:rsid w:val="000A0CA1"/>
    <w:rsid w:val="000A0E99"/>
    <w:rsid w:val="000A1AD3"/>
    <w:rsid w:val="000A1D49"/>
    <w:rsid w:val="000A2042"/>
    <w:rsid w:val="000A23B7"/>
    <w:rsid w:val="000A2CEF"/>
    <w:rsid w:val="000A2D6B"/>
    <w:rsid w:val="000A2D70"/>
    <w:rsid w:val="000A2FAB"/>
    <w:rsid w:val="000A3609"/>
    <w:rsid w:val="000A3703"/>
    <w:rsid w:val="000A3A3A"/>
    <w:rsid w:val="000A3ACB"/>
    <w:rsid w:val="000A3B14"/>
    <w:rsid w:val="000A3E62"/>
    <w:rsid w:val="000A406E"/>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36B"/>
    <w:rsid w:val="000B256B"/>
    <w:rsid w:val="000B28DE"/>
    <w:rsid w:val="000B2A35"/>
    <w:rsid w:val="000B2D4C"/>
    <w:rsid w:val="000B32D4"/>
    <w:rsid w:val="000B38DA"/>
    <w:rsid w:val="000B3A6A"/>
    <w:rsid w:val="000B3A7A"/>
    <w:rsid w:val="000B3A8F"/>
    <w:rsid w:val="000B3F37"/>
    <w:rsid w:val="000B48DE"/>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133A"/>
    <w:rsid w:val="000C1DBD"/>
    <w:rsid w:val="000C1F69"/>
    <w:rsid w:val="000C202F"/>
    <w:rsid w:val="000C2A25"/>
    <w:rsid w:val="000C2CA1"/>
    <w:rsid w:val="000C2DE1"/>
    <w:rsid w:val="000C2FDD"/>
    <w:rsid w:val="000C319F"/>
    <w:rsid w:val="000C3321"/>
    <w:rsid w:val="000C393F"/>
    <w:rsid w:val="000C3987"/>
    <w:rsid w:val="000C3F16"/>
    <w:rsid w:val="000C42D8"/>
    <w:rsid w:val="000C4367"/>
    <w:rsid w:val="000C4C15"/>
    <w:rsid w:val="000C4C76"/>
    <w:rsid w:val="000C4F47"/>
    <w:rsid w:val="000C550B"/>
    <w:rsid w:val="000C5759"/>
    <w:rsid w:val="000C5E7D"/>
    <w:rsid w:val="000C628A"/>
    <w:rsid w:val="000C673C"/>
    <w:rsid w:val="000C69F8"/>
    <w:rsid w:val="000C71D9"/>
    <w:rsid w:val="000C723D"/>
    <w:rsid w:val="000C727B"/>
    <w:rsid w:val="000C73F4"/>
    <w:rsid w:val="000C7590"/>
    <w:rsid w:val="000C7C3E"/>
    <w:rsid w:val="000D037E"/>
    <w:rsid w:val="000D0A0F"/>
    <w:rsid w:val="000D0AB8"/>
    <w:rsid w:val="000D0BCC"/>
    <w:rsid w:val="000D0F9A"/>
    <w:rsid w:val="000D148D"/>
    <w:rsid w:val="000D14EB"/>
    <w:rsid w:val="000D1610"/>
    <w:rsid w:val="000D1737"/>
    <w:rsid w:val="000D174E"/>
    <w:rsid w:val="000D1A02"/>
    <w:rsid w:val="000D1B62"/>
    <w:rsid w:val="000D206C"/>
    <w:rsid w:val="000D213D"/>
    <w:rsid w:val="000D23C1"/>
    <w:rsid w:val="000D2416"/>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C7C"/>
    <w:rsid w:val="000D7D70"/>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51DC"/>
    <w:rsid w:val="000E52E5"/>
    <w:rsid w:val="000E5830"/>
    <w:rsid w:val="000E5C4E"/>
    <w:rsid w:val="000E6285"/>
    <w:rsid w:val="000E6333"/>
    <w:rsid w:val="000E65A7"/>
    <w:rsid w:val="000E6635"/>
    <w:rsid w:val="000E6E66"/>
    <w:rsid w:val="000E6F62"/>
    <w:rsid w:val="000E7145"/>
    <w:rsid w:val="000E7493"/>
    <w:rsid w:val="000E7535"/>
    <w:rsid w:val="000E7601"/>
    <w:rsid w:val="000E79E6"/>
    <w:rsid w:val="000E7A3E"/>
    <w:rsid w:val="000E7D0D"/>
    <w:rsid w:val="000E7F51"/>
    <w:rsid w:val="000F00D8"/>
    <w:rsid w:val="000F021D"/>
    <w:rsid w:val="000F04CE"/>
    <w:rsid w:val="000F095B"/>
    <w:rsid w:val="000F0D91"/>
    <w:rsid w:val="000F1034"/>
    <w:rsid w:val="000F13C4"/>
    <w:rsid w:val="000F13D7"/>
    <w:rsid w:val="000F1523"/>
    <w:rsid w:val="000F1696"/>
    <w:rsid w:val="000F16E9"/>
    <w:rsid w:val="000F17E4"/>
    <w:rsid w:val="000F1B0F"/>
    <w:rsid w:val="000F1B95"/>
    <w:rsid w:val="000F1CF3"/>
    <w:rsid w:val="000F203A"/>
    <w:rsid w:val="000F20CD"/>
    <w:rsid w:val="000F24C7"/>
    <w:rsid w:val="000F2965"/>
    <w:rsid w:val="000F2F54"/>
    <w:rsid w:val="000F3353"/>
    <w:rsid w:val="000F34C7"/>
    <w:rsid w:val="000F37F8"/>
    <w:rsid w:val="000F3B40"/>
    <w:rsid w:val="000F3FD6"/>
    <w:rsid w:val="000F3FFF"/>
    <w:rsid w:val="000F42EA"/>
    <w:rsid w:val="000F46D0"/>
    <w:rsid w:val="000F4C88"/>
    <w:rsid w:val="000F4CAF"/>
    <w:rsid w:val="000F4EAE"/>
    <w:rsid w:val="000F4F44"/>
    <w:rsid w:val="000F53CB"/>
    <w:rsid w:val="000F54CB"/>
    <w:rsid w:val="000F5D47"/>
    <w:rsid w:val="000F5F35"/>
    <w:rsid w:val="000F61C4"/>
    <w:rsid w:val="000F6385"/>
    <w:rsid w:val="000F6563"/>
    <w:rsid w:val="000F6646"/>
    <w:rsid w:val="000F6881"/>
    <w:rsid w:val="000F6A12"/>
    <w:rsid w:val="000F6C32"/>
    <w:rsid w:val="000F737B"/>
    <w:rsid w:val="000F73A7"/>
    <w:rsid w:val="000F765E"/>
    <w:rsid w:val="000F77C9"/>
    <w:rsid w:val="00100097"/>
    <w:rsid w:val="001000E9"/>
    <w:rsid w:val="00100169"/>
    <w:rsid w:val="00100491"/>
    <w:rsid w:val="0010067A"/>
    <w:rsid w:val="00100F9F"/>
    <w:rsid w:val="00101240"/>
    <w:rsid w:val="00101489"/>
    <w:rsid w:val="00101513"/>
    <w:rsid w:val="00101A0E"/>
    <w:rsid w:val="00101ACB"/>
    <w:rsid w:val="00101ACE"/>
    <w:rsid w:val="00101FA1"/>
    <w:rsid w:val="00101FCD"/>
    <w:rsid w:val="00102147"/>
    <w:rsid w:val="00102202"/>
    <w:rsid w:val="00102D2E"/>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954"/>
    <w:rsid w:val="00107CC7"/>
    <w:rsid w:val="00107CDC"/>
    <w:rsid w:val="001115C0"/>
    <w:rsid w:val="001115F4"/>
    <w:rsid w:val="00111647"/>
    <w:rsid w:val="001118AA"/>
    <w:rsid w:val="001118CD"/>
    <w:rsid w:val="001119CC"/>
    <w:rsid w:val="00111AD9"/>
    <w:rsid w:val="001122D8"/>
    <w:rsid w:val="0011244E"/>
    <w:rsid w:val="00112B8F"/>
    <w:rsid w:val="00112B98"/>
    <w:rsid w:val="00112BAB"/>
    <w:rsid w:val="00112D41"/>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6BAF"/>
    <w:rsid w:val="001172C7"/>
    <w:rsid w:val="00117703"/>
    <w:rsid w:val="00117957"/>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E10"/>
    <w:rsid w:val="00124E1B"/>
    <w:rsid w:val="00125078"/>
    <w:rsid w:val="001252FE"/>
    <w:rsid w:val="0012543D"/>
    <w:rsid w:val="001257E6"/>
    <w:rsid w:val="001258B6"/>
    <w:rsid w:val="001259CE"/>
    <w:rsid w:val="00125ADE"/>
    <w:rsid w:val="00125DEA"/>
    <w:rsid w:val="00126260"/>
    <w:rsid w:val="001274AC"/>
    <w:rsid w:val="001275E6"/>
    <w:rsid w:val="00127DE2"/>
    <w:rsid w:val="00127E1A"/>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DBE"/>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5DD"/>
    <w:rsid w:val="001376F7"/>
    <w:rsid w:val="0013779E"/>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E42"/>
    <w:rsid w:val="001433C9"/>
    <w:rsid w:val="0014371C"/>
    <w:rsid w:val="00143E78"/>
    <w:rsid w:val="00143FFE"/>
    <w:rsid w:val="0014424D"/>
    <w:rsid w:val="00144297"/>
    <w:rsid w:val="0014471E"/>
    <w:rsid w:val="00144738"/>
    <w:rsid w:val="0014491B"/>
    <w:rsid w:val="00144B3F"/>
    <w:rsid w:val="00144E04"/>
    <w:rsid w:val="00144E65"/>
    <w:rsid w:val="00144F52"/>
    <w:rsid w:val="00144FC7"/>
    <w:rsid w:val="00145484"/>
    <w:rsid w:val="001454C4"/>
    <w:rsid w:val="00145CFA"/>
    <w:rsid w:val="00146129"/>
    <w:rsid w:val="0014624C"/>
    <w:rsid w:val="001463DB"/>
    <w:rsid w:val="0014652F"/>
    <w:rsid w:val="001466AC"/>
    <w:rsid w:val="0014671D"/>
    <w:rsid w:val="0014688D"/>
    <w:rsid w:val="00146A4F"/>
    <w:rsid w:val="00146BC8"/>
    <w:rsid w:val="00146D29"/>
    <w:rsid w:val="00146FFC"/>
    <w:rsid w:val="001474C4"/>
    <w:rsid w:val="00147C58"/>
    <w:rsid w:val="00147CF0"/>
    <w:rsid w:val="00147D65"/>
    <w:rsid w:val="00147D91"/>
    <w:rsid w:val="00147F32"/>
    <w:rsid w:val="00150060"/>
    <w:rsid w:val="00150061"/>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C77"/>
    <w:rsid w:val="00155F7A"/>
    <w:rsid w:val="00156260"/>
    <w:rsid w:val="00156366"/>
    <w:rsid w:val="001565AE"/>
    <w:rsid w:val="0015674F"/>
    <w:rsid w:val="001573B9"/>
    <w:rsid w:val="001575A4"/>
    <w:rsid w:val="00157A5E"/>
    <w:rsid w:val="00157D69"/>
    <w:rsid w:val="0016019C"/>
    <w:rsid w:val="00160674"/>
    <w:rsid w:val="00160786"/>
    <w:rsid w:val="00160BD6"/>
    <w:rsid w:val="00161513"/>
    <w:rsid w:val="001616E2"/>
    <w:rsid w:val="001618A3"/>
    <w:rsid w:val="00162262"/>
    <w:rsid w:val="001629C8"/>
    <w:rsid w:val="00162BD5"/>
    <w:rsid w:val="00162CF1"/>
    <w:rsid w:val="00162EB1"/>
    <w:rsid w:val="00162F38"/>
    <w:rsid w:val="00162F82"/>
    <w:rsid w:val="001630E4"/>
    <w:rsid w:val="001631BA"/>
    <w:rsid w:val="001636D8"/>
    <w:rsid w:val="001637F6"/>
    <w:rsid w:val="00163971"/>
    <w:rsid w:val="001639BC"/>
    <w:rsid w:val="00163AFC"/>
    <w:rsid w:val="00164646"/>
    <w:rsid w:val="001647FA"/>
    <w:rsid w:val="001649D4"/>
    <w:rsid w:val="00164EAD"/>
    <w:rsid w:val="00165137"/>
    <w:rsid w:val="0016571F"/>
    <w:rsid w:val="00165A4B"/>
    <w:rsid w:val="00165C3F"/>
    <w:rsid w:val="00165DE9"/>
    <w:rsid w:val="001660C2"/>
    <w:rsid w:val="0016634F"/>
    <w:rsid w:val="001664FF"/>
    <w:rsid w:val="001665A8"/>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F8D"/>
    <w:rsid w:val="00171617"/>
    <w:rsid w:val="00171642"/>
    <w:rsid w:val="00171944"/>
    <w:rsid w:val="00171A4D"/>
    <w:rsid w:val="00171C0B"/>
    <w:rsid w:val="00171D7E"/>
    <w:rsid w:val="00171F14"/>
    <w:rsid w:val="0017226B"/>
    <w:rsid w:val="0017269B"/>
    <w:rsid w:val="00172903"/>
    <w:rsid w:val="001729E1"/>
    <w:rsid w:val="00172B61"/>
    <w:rsid w:val="00172C20"/>
    <w:rsid w:val="00173869"/>
    <w:rsid w:val="001738A5"/>
    <w:rsid w:val="00173A00"/>
    <w:rsid w:val="00173F91"/>
    <w:rsid w:val="00174C41"/>
    <w:rsid w:val="00174C53"/>
    <w:rsid w:val="00174DDB"/>
    <w:rsid w:val="00174F2F"/>
    <w:rsid w:val="00175163"/>
    <w:rsid w:val="001752EC"/>
    <w:rsid w:val="00175467"/>
    <w:rsid w:val="0017597C"/>
    <w:rsid w:val="00175B5A"/>
    <w:rsid w:val="00175C0B"/>
    <w:rsid w:val="00176414"/>
    <w:rsid w:val="0017661D"/>
    <w:rsid w:val="001766C1"/>
    <w:rsid w:val="001767F0"/>
    <w:rsid w:val="00177024"/>
    <w:rsid w:val="00177036"/>
    <w:rsid w:val="0017714C"/>
    <w:rsid w:val="001771A6"/>
    <w:rsid w:val="00177219"/>
    <w:rsid w:val="0017722E"/>
    <w:rsid w:val="00177580"/>
    <w:rsid w:val="00177711"/>
    <w:rsid w:val="0017792A"/>
    <w:rsid w:val="00177960"/>
    <w:rsid w:val="00177A0D"/>
    <w:rsid w:val="00177DFF"/>
    <w:rsid w:val="00177EBD"/>
    <w:rsid w:val="001800DB"/>
    <w:rsid w:val="00180149"/>
    <w:rsid w:val="0018016C"/>
    <w:rsid w:val="0018035D"/>
    <w:rsid w:val="00180E60"/>
    <w:rsid w:val="001817BA"/>
    <w:rsid w:val="00181B3A"/>
    <w:rsid w:val="00181E15"/>
    <w:rsid w:val="001820B2"/>
    <w:rsid w:val="001821E9"/>
    <w:rsid w:val="00182374"/>
    <w:rsid w:val="00182608"/>
    <w:rsid w:val="00182B62"/>
    <w:rsid w:val="00182E52"/>
    <w:rsid w:val="00182E75"/>
    <w:rsid w:val="001832FD"/>
    <w:rsid w:val="00183374"/>
    <w:rsid w:val="001836DF"/>
    <w:rsid w:val="00183B24"/>
    <w:rsid w:val="00183CC6"/>
    <w:rsid w:val="00183D8A"/>
    <w:rsid w:val="00183E8B"/>
    <w:rsid w:val="00183F11"/>
    <w:rsid w:val="001840F5"/>
    <w:rsid w:val="00184DAB"/>
    <w:rsid w:val="00184EA7"/>
    <w:rsid w:val="00184F51"/>
    <w:rsid w:val="00185229"/>
    <w:rsid w:val="00185254"/>
    <w:rsid w:val="00185257"/>
    <w:rsid w:val="00185A87"/>
    <w:rsid w:val="00185BE1"/>
    <w:rsid w:val="00185C4E"/>
    <w:rsid w:val="00185E59"/>
    <w:rsid w:val="00185F10"/>
    <w:rsid w:val="001862BC"/>
    <w:rsid w:val="00186395"/>
    <w:rsid w:val="00186544"/>
    <w:rsid w:val="00186741"/>
    <w:rsid w:val="00186AD7"/>
    <w:rsid w:val="00186B4D"/>
    <w:rsid w:val="00186DCB"/>
    <w:rsid w:val="00186E50"/>
    <w:rsid w:val="00186F58"/>
    <w:rsid w:val="0018767B"/>
    <w:rsid w:val="00190307"/>
    <w:rsid w:val="00190927"/>
    <w:rsid w:val="00190BD5"/>
    <w:rsid w:val="00191727"/>
    <w:rsid w:val="0019181C"/>
    <w:rsid w:val="00191A2B"/>
    <w:rsid w:val="00191EBF"/>
    <w:rsid w:val="001923DB"/>
    <w:rsid w:val="001925E5"/>
    <w:rsid w:val="001927B9"/>
    <w:rsid w:val="0019287C"/>
    <w:rsid w:val="00192D98"/>
    <w:rsid w:val="00192F16"/>
    <w:rsid w:val="00193242"/>
    <w:rsid w:val="0019328C"/>
    <w:rsid w:val="001935A9"/>
    <w:rsid w:val="00193987"/>
    <w:rsid w:val="00193C2A"/>
    <w:rsid w:val="00194075"/>
    <w:rsid w:val="0019460D"/>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CCA"/>
    <w:rsid w:val="001A1EC8"/>
    <w:rsid w:val="001A2021"/>
    <w:rsid w:val="001A2359"/>
    <w:rsid w:val="001A23D1"/>
    <w:rsid w:val="001A24A2"/>
    <w:rsid w:val="001A258A"/>
    <w:rsid w:val="001A2939"/>
    <w:rsid w:val="001A2A2A"/>
    <w:rsid w:val="001A2A6A"/>
    <w:rsid w:val="001A2AC2"/>
    <w:rsid w:val="001A2BEC"/>
    <w:rsid w:val="001A2C4F"/>
    <w:rsid w:val="001A2FD5"/>
    <w:rsid w:val="001A3037"/>
    <w:rsid w:val="001A30B0"/>
    <w:rsid w:val="001A30FB"/>
    <w:rsid w:val="001A34F4"/>
    <w:rsid w:val="001A35B2"/>
    <w:rsid w:val="001A36CF"/>
    <w:rsid w:val="001A3974"/>
    <w:rsid w:val="001A39C8"/>
    <w:rsid w:val="001A3F0F"/>
    <w:rsid w:val="001A3FA5"/>
    <w:rsid w:val="001A4EDF"/>
    <w:rsid w:val="001A5174"/>
    <w:rsid w:val="001A528C"/>
    <w:rsid w:val="001A5500"/>
    <w:rsid w:val="001A5539"/>
    <w:rsid w:val="001A61A0"/>
    <w:rsid w:val="001A628F"/>
    <w:rsid w:val="001A67D9"/>
    <w:rsid w:val="001A6AFE"/>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6EE"/>
    <w:rsid w:val="001B2768"/>
    <w:rsid w:val="001B2993"/>
    <w:rsid w:val="001B2D72"/>
    <w:rsid w:val="001B2E97"/>
    <w:rsid w:val="001B2F20"/>
    <w:rsid w:val="001B3754"/>
    <w:rsid w:val="001B3B7B"/>
    <w:rsid w:val="001B412E"/>
    <w:rsid w:val="001B45CE"/>
    <w:rsid w:val="001B4A66"/>
    <w:rsid w:val="001B5332"/>
    <w:rsid w:val="001B53B3"/>
    <w:rsid w:val="001B54E9"/>
    <w:rsid w:val="001B57DF"/>
    <w:rsid w:val="001B5BAA"/>
    <w:rsid w:val="001B5F67"/>
    <w:rsid w:val="001B6488"/>
    <w:rsid w:val="001B6A07"/>
    <w:rsid w:val="001B6AB4"/>
    <w:rsid w:val="001B6AD6"/>
    <w:rsid w:val="001B6C77"/>
    <w:rsid w:val="001B70CF"/>
    <w:rsid w:val="001B716B"/>
    <w:rsid w:val="001B748B"/>
    <w:rsid w:val="001C002C"/>
    <w:rsid w:val="001C003A"/>
    <w:rsid w:val="001C0085"/>
    <w:rsid w:val="001C027A"/>
    <w:rsid w:val="001C04E1"/>
    <w:rsid w:val="001C063F"/>
    <w:rsid w:val="001C0883"/>
    <w:rsid w:val="001C144B"/>
    <w:rsid w:val="001C16A9"/>
    <w:rsid w:val="001C191F"/>
    <w:rsid w:val="001C1B6A"/>
    <w:rsid w:val="001C1E53"/>
    <w:rsid w:val="001C1ECB"/>
    <w:rsid w:val="001C1FFA"/>
    <w:rsid w:val="001C211D"/>
    <w:rsid w:val="001C2E60"/>
    <w:rsid w:val="001C325F"/>
    <w:rsid w:val="001C3474"/>
    <w:rsid w:val="001C356F"/>
    <w:rsid w:val="001C3DC6"/>
    <w:rsid w:val="001C3EAE"/>
    <w:rsid w:val="001C4452"/>
    <w:rsid w:val="001C4F5F"/>
    <w:rsid w:val="001C4FE8"/>
    <w:rsid w:val="001C512D"/>
    <w:rsid w:val="001C5143"/>
    <w:rsid w:val="001C518A"/>
    <w:rsid w:val="001C589B"/>
    <w:rsid w:val="001C58A6"/>
    <w:rsid w:val="001C5F88"/>
    <w:rsid w:val="001C619C"/>
    <w:rsid w:val="001C6B14"/>
    <w:rsid w:val="001C6E88"/>
    <w:rsid w:val="001C7185"/>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D0E"/>
    <w:rsid w:val="001D1E71"/>
    <w:rsid w:val="001D20AC"/>
    <w:rsid w:val="001D2476"/>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50C"/>
    <w:rsid w:val="001D57BC"/>
    <w:rsid w:val="001D5EDB"/>
    <w:rsid w:val="001D6016"/>
    <w:rsid w:val="001D63DF"/>
    <w:rsid w:val="001D6A53"/>
    <w:rsid w:val="001D6E61"/>
    <w:rsid w:val="001D6F30"/>
    <w:rsid w:val="001D7260"/>
    <w:rsid w:val="001D72D6"/>
    <w:rsid w:val="001D7813"/>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4EE"/>
    <w:rsid w:val="001E3637"/>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90B"/>
    <w:rsid w:val="001F0D1C"/>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D3F"/>
    <w:rsid w:val="001F2E08"/>
    <w:rsid w:val="001F33C4"/>
    <w:rsid w:val="001F37ED"/>
    <w:rsid w:val="001F39AB"/>
    <w:rsid w:val="001F3CFD"/>
    <w:rsid w:val="001F3EDE"/>
    <w:rsid w:val="001F4570"/>
    <w:rsid w:val="001F45E8"/>
    <w:rsid w:val="001F4AE1"/>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317"/>
    <w:rsid w:val="001F7569"/>
    <w:rsid w:val="001F798D"/>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D6"/>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598"/>
    <w:rsid w:val="00213851"/>
    <w:rsid w:val="00213AF9"/>
    <w:rsid w:val="00214130"/>
    <w:rsid w:val="002146F8"/>
    <w:rsid w:val="002149B0"/>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52C"/>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21B4"/>
    <w:rsid w:val="002222A4"/>
    <w:rsid w:val="00222AA3"/>
    <w:rsid w:val="00222EA3"/>
    <w:rsid w:val="00222FFF"/>
    <w:rsid w:val="0022337A"/>
    <w:rsid w:val="00223833"/>
    <w:rsid w:val="00223ACD"/>
    <w:rsid w:val="00223ADC"/>
    <w:rsid w:val="00223F34"/>
    <w:rsid w:val="002241C9"/>
    <w:rsid w:val="00224506"/>
    <w:rsid w:val="00224890"/>
    <w:rsid w:val="002248E2"/>
    <w:rsid w:val="00224A9B"/>
    <w:rsid w:val="00224AE4"/>
    <w:rsid w:val="00224C25"/>
    <w:rsid w:val="0022530D"/>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C8F"/>
    <w:rsid w:val="00232C9B"/>
    <w:rsid w:val="00232E9D"/>
    <w:rsid w:val="00232FF5"/>
    <w:rsid w:val="00233301"/>
    <w:rsid w:val="0023361E"/>
    <w:rsid w:val="00233B04"/>
    <w:rsid w:val="00233BAD"/>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B7D"/>
    <w:rsid w:val="00240E65"/>
    <w:rsid w:val="00240F76"/>
    <w:rsid w:val="0024103F"/>
    <w:rsid w:val="00241210"/>
    <w:rsid w:val="00241702"/>
    <w:rsid w:val="00241971"/>
    <w:rsid w:val="002419F3"/>
    <w:rsid w:val="00241B82"/>
    <w:rsid w:val="00241C24"/>
    <w:rsid w:val="00241C7B"/>
    <w:rsid w:val="00241DF9"/>
    <w:rsid w:val="00241F38"/>
    <w:rsid w:val="002421F2"/>
    <w:rsid w:val="002424E3"/>
    <w:rsid w:val="00242B2A"/>
    <w:rsid w:val="00242CAE"/>
    <w:rsid w:val="00242E0C"/>
    <w:rsid w:val="00242F45"/>
    <w:rsid w:val="00242FF0"/>
    <w:rsid w:val="0024313D"/>
    <w:rsid w:val="00243336"/>
    <w:rsid w:val="002435B0"/>
    <w:rsid w:val="002438F4"/>
    <w:rsid w:val="00243ACD"/>
    <w:rsid w:val="00243BEF"/>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4F0"/>
    <w:rsid w:val="002506EC"/>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465"/>
    <w:rsid w:val="0025254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BBF"/>
    <w:rsid w:val="00253D64"/>
    <w:rsid w:val="00254328"/>
    <w:rsid w:val="00254374"/>
    <w:rsid w:val="00254509"/>
    <w:rsid w:val="00254794"/>
    <w:rsid w:val="00254CBD"/>
    <w:rsid w:val="0025563D"/>
    <w:rsid w:val="002556FA"/>
    <w:rsid w:val="00255837"/>
    <w:rsid w:val="00255A43"/>
    <w:rsid w:val="00255C71"/>
    <w:rsid w:val="00255D02"/>
    <w:rsid w:val="002563C8"/>
    <w:rsid w:val="0025671A"/>
    <w:rsid w:val="002568B9"/>
    <w:rsid w:val="00256972"/>
    <w:rsid w:val="00256F02"/>
    <w:rsid w:val="002571C8"/>
    <w:rsid w:val="002572F1"/>
    <w:rsid w:val="00257A62"/>
    <w:rsid w:val="00257B27"/>
    <w:rsid w:val="00260156"/>
    <w:rsid w:val="002601AF"/>
    <w:rsid w:val="00260627"/>
    <w:rsid w:val="0026075E"/>
    <w:rsid w:val="00260B99"/>
    <w:rsid w:val="00260E3E"/>
    <w:rsid w:val="00260FAD"/>
    <w:rsid w:val="00261145"/>
    <w:rsid w:val="002612A1"/>
    <w:rsid w:val="002613E8"/>
    <w:rsid w:val="00261781"/>
    <w:rsid w:val="00261D05"/>
    <w:rsid w:val="0026221D"/>
    <w:rsid w:val="002623AC"/>
    <w:rsid w:val="0026245D"/>
    <w:rsid w:val="002625EC"/>
    <w:rsid w:val="00262979"/>
    <w:rsid w:val="0026298E"/>
    <w:rsid w:val="00262CEB"/>
    <w:rsid w:val="00262D97"/>
    <w:rsid w:val="00262E69"/>
    <w:rsid w:val="00262E7F"/>
    <w:rsid w:val="00263038"/>
    <w:rsid w:val="00263041"/>
    <w:rsid w:val="00263ABC"/>
    <w:rsid w:val="00263B02"/>
    <w:rsid w:val="00263DD9"/>
    <w:rsid w:val="002643C7"/>
    <w:rsid w:val="0026455A"/>
    <w:rsid w:val="0026468A"/>
    <w:rsid w:val="00264C28"/>
    <w:rsid w:val="0026509A"/>
    <w:rsid w:val="002651FC"/>
    <w:rsid w:val="002655F1"/>
    <w:rsid w:val="00265701"/>
    <w:rsid w:val="00265E3B"/>
    <w:rsid w:val="00265E9A"/>
    <w:rsid w:val="00266210"/>
    <w:rsid w:val="00266E46"/>
    <w:rsid w:val="00266F5D"/>
    <w:rsid w:val="0026716C"/>
    <w:rsid w:val="0026748C"/>
    <w:rsid w:val="002676F7"/>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8C9"/>
    <w:rsid w:val="00273B2D"/>
    <w:rsid w:val="00273C6E"/>
    <w:rsid w:val="00273CFB"/>
    <w:rsid w:val="00273DF4"/>
    <w:rsid w:val="0027441F"/>
    <w:rsid w:val="002744D8"/>
    <w:rsid w:val="002745C6"/>
    <w:rsid w:val="00274D08"/>
    <w:rsid w:val="00275435"/>
    <w:rsid w:val="00275464"/>
    <w:rsid w:val="0027568B"/>
    <w:rsid w:val="002756D5"/>
    <w:rsid w:val="00276001"/>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218"/>
    <w:rsid w:val="002817DC"/>
    <w:rsid w:val="00281DD0"/>
    <w:rsid w:val="0028203A"/>
    <w:rsid w:val="002825CE"/>
    <w:rsid w:val="002826D0"/>
    <w:rsid w:val="00282878"/>
    <w:rsid w:val="002829E8"/>
    <w:rsid w:val="002829ED"/>
    <w:rsid w:val="00282E14"/>
    <w:rsid w:val="00282E22"/>
    <w:rsid w:val="00283112"/>
    <w:rsid w:val="00283181"/>
    <w:rsid w:val="00283362"/>
    <w:rsid w:val="002833CD"/>
    <w:rsid w:val="002835A5"/>
    <w:rsid w:val="002836DC"/>
    <w:rsid w:val="00283CE6"/>
    <w:rsid w:val="00283D6B"/>
    <w:rsid w:val="00283FCD"/>
    <w:rsid w:val="002841C0"/>
    <w:rsid w:val="002842CB"/>
    <w:rsid w:val="00284630"/>
    <w:rsid w:val="00284705"/>
    <w:rsid w:val="00284E7F"/>
    <w:rsid w:val="00285019"/>
    <w:rsid w:val="00285520"/>
    <w:rsid w:val="00285894"/>
    <w:rsid w:val="00285A39"/>
    <w:rsid w:val="00285CE8"/>
    <w:rsid w:val="00285D73"/>
    <w:rsid w:val="00285E28"/>
    <w:rsid w:val="00286487"/>
    <w:rsid w:val="00286631"/>
    <w:rsid w:val="00286759"/>
    <w:rsid w:val="00286A45"/>
    <w:rsid w:val="00286B14"/>
    <w:rsid w:val="00286F76"/>
    <w:rsid w:val="00287376"/>
    <w:rsid w:val="00287438"/>
    <w:rsid w:val="002877DE"/>
    <w:rsid w:val="00287C28"/>
    <w:rsid w:val="00290254"/>
    <w:rsid w:val="002906A4"/>
    <w:rsid w:val="00290FC4"/>
    <w:rsid w:val="00291403"/>
    <w:rsid w:val="0029178F"/>
    <w:rsid w:val="00291B01"/>
    <w:rsid w:val="00291E3B"/>
    <w:rsid w:val="002921CE"/>
    <w:rsid w:val="00292235"/>
    <w:rsid w:val="00292847"/>
    <w:rsid w:val="00292A99"/>
    <w:rsid w:val="00292E58"/>
    <w:rsid w:val="00293504"/>
    <w:rsid w:val="0029440E"/>
    <w:rsid w:val="002944CA"/>
    <w:rsid w:val="002945EB"/>
    <w:rsid w:val="00294722"/>
    <w:rsid w:val="00294AB1"/>
    <w:rsid w:val="00294D57"/>
    <w:rsid w:val="00295226"/>
    <w:rsid w:val="002953CC"/>
    <w:rsid w:val="002953DA"/>
    <w:rsid w:val="00295416"/>
    <w:rsid w:val="0029548C"/>
    <w:rsid w:val="00295539"/>
    <w:rsid w:val="002956E0"/>
    <w:rsid w:val="00295DB4"/>
    <w:rsid w:val="00295F1C"/>
    <w:rsid w:val="00295F2A"/>
    <w:rsid w:val="0029636B"/>
    <w:rsid w:val="002963EC"/>
    <w:rsid w:val="002965C5"/>
    <w:rsid w:val="00296965"/>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B91"/>
    <w:rsid w:val="002A5C34"/>
    <w:rsid w:val="002A5FC1"/>
    <w:rsid w:val="002A60B6"/>
    <w:rsid w:val="002A6106"/>
    <w:rsid w:val="002A61BD"/>
    <w:rsid w:val="002A6DD2"/>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21D6"/>
    <w:rsid w:val="002B27D9"/>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098"/>
    <w:rsid w:val="002B6267"/>
    <w:rsid w:val="002B6397"/>
    <w:rsid w:val="002B64FE"/>
    <w:rsid w:val="002B651D"/>
    <w:rsid w:val="002B6890"/>
    <w:rsid w:val="002B6949"/>
    <w:rsid w:val="002B694E"/>
    <w:rsid w:val="002B6E52"/>
    <w:rsid w:val="002B6EC5"/>
    <w:rsid w:val="002B712C"/>
    <w:rsid w:val="002B74EC"/>
    <w:rsid w:val="002B755E"/>
    <w:rsid w:val="002B776D"/>
    <w:rsid w:val="002B783E"/>
    <w:rsid w:val="002C04C2"/>
    <w:rsid w:val="002C0818"/>
    <w:rsid w:val="002C08D3"/>
    <w:rsid w:val="002C0D09"/>
    <w:rsid w:val="002C0DD0"/>
    <w:rsid w:val="002C0E0A"/>
    <w:rsid w:val="002C0E55"/>
    <w:rsid w:val="002C1C99"/>
    <w:rsid w:val="002C1DF1"/>
    <w:rsid w:val="002C203A"/>
    <w:rsid w:val="002C23E6"/>
    <w:rsid w:val="002C27C7"/>
    <w:rsid w:val="002C2C0E"/>
    <w:rsid w:val="002C2E8A"/>
    <w:rsid w:val="002C2FCD"/>
    <w:rsid w:val="002C302C"/>
    <w:rsid w:val="002C36D3"/>
    <w:rsid w:val="002C3AE4"/>
    <w:rsid w:val="002C3C99"/>
    <w:rsid w:val="002C3E89"/>
    <w:rsid w:val="002C421B"/>
    <w:rsid w:val="002C4462"/>
    <w:rsid w:val="002C4580"/>
    <w:rsid w:val="002C4FFD"/>
    <w:rsid w:val="002C5533"/>
    <w:rsid w:val="002C5620"/>
    <w:rsid w:val="002C5A6B"/>
    <w:rsid w:val="002C6165"/>
    <w:rsid w:val="002C61E0"/>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155"/>
    <w:rsid w:val="002D1371"/>
    <w:rsid w:val="002D13B7"/>
    <w:rsid w:val="002D151D"/>
    <w:rsid w:val="002D15C0"/>
    <w:rsid w:val="002D16EF"/>
    <w:rsid w:val="002D1BE1"/>
    <w:rsid w:val="002D200D"/>
    <w:rsid w:val="002D2057"/>
    <w:rsid w:val="002D21F9"/>
    <w:rsid w:val="002D28E0"/>
    <w:rsid w:val="002D2A7D"/>
    <w:rsid w:val="002D2AC4"/>
    <w:rsid w:val="002D2B4E"/>
    <w:rsid w:val="002D2D87"/>
    <w:rsid w:val="002D3271"/>
    <w:rsid w:val="002D32F7"/>
    <w:rsid w:val="002D3848"/>
    <w:rsid w:val="002D3968"/>
    <w:rsid w:val="002D3BF6"/>
    <w:rsid w:val="002D425A"/>
    <w:rsid w:val="002D4322"/>
    <w:rsid w:val="002D45B7"/>
    <w:rsid w:val="002D46E5"/>
    <w:rsid w:val="002D4722"/>
    <w:rsid w:val="002D47FC"/>
    <w:rsid w:val="002D49CC"/>
    <w:rsid w:val="002D4A54"/>
    <w:rsid w:val="002D4B11"/>
    <w:rsid w:val="002D4E37"/>
    <w:rsid w:val="002D52E0"/>
    <w:rsid w:val="002D565C"/>
    <w:rsid w:val="002D56D7"/>
    <w:rsid w:val="002D57D5"/>
    <w:rsid w:val="002D5A0C"/>
    <w:rsid w:val="002D5DEA"/>
    <w:rsid w:val="002D5E2D"/>
    <w:rsid w:val="002D6127"/>
    <w:rsid w:val="002D63EE"/>
    <w:rsid w:val="002D662E"/>
    <w:rsid w:val="002D6776"/>
    <w:rsid w:val="002D68C3"/>
    <w:rsid w:val="002D6C69"/>
    <w:rsid w:val="002D75B9"/>
    <w:rsid w:val="002D7665"/>
    <w:rsid w:val="002D772F"/>
    <w:rsid w:val="002D7B34"/>
    <w:rsid w:val="002D7C7C"/>
    <w:rsid w:val="002E018E"/>
    <w:rsid w:val="002E04F0"/>
    <w:rsid w:val="002E0E4F"/>
    <w:rsid w:val="002E0E94"/>
    <w:rsid w:val="002E16BC"/>
    <w:rsid w:val="002E1941"/>
    <w:rsid w:val="002E1B94"/>
    <w:rsid w:val="002E2106"/>
    <w:rsid w:val="002E21D5"/>
    <w:rsid w:val="002E251B"/>
    <w:rsid w:val="002E2923"/>
    <w:rsid w:val="002E2A76"/>
    <w:rsid w:val="002E306D"/>
    <w:rsid w:val="002E3419"/>
    <w:rsid w:val="002E3539"/>
    <w:rsid w:val="002E3624"/>
    <w:rsid w:val="002E3653"/>
    <w:rsid w:val="002E36AE"/>
    <w:rsid w:val="002E38B7"/>
    <w:rsid w:val="002E3B35"/>
    <w:rsid w:val="002E3BCB"/>
    <w:rsid w:val="002E3BD9"/>
    <w:rsid w:val="002E45DF"/>
    <w:rsid w:val="002E47CA"/>
    <w:rsid w:val="002E4AD2"/>
    <w:rsid w:val="002E5058"/>
    <w:rsid w:val="002E56DE"/>
    <w:rsid w:val="002E58E1"/>
    <w:rsid w:val="002E58FE"/>
    <w:rsid w:val="002E5BDD"/>
    <w:rsid w:val="002E5C56"/>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17A3"/>
    <w:rsid w:val="002F2508"/>
    <w:rsid w:val="002F29D2"/>
    <w:rsid w:val="002F2AE0"/>
    <w:rsid w:val="002F300D"/>
    <w:rsid w:val="002F3CC3"/>
    <w:rsid w:val="002F3F16"/>
    <w:rsid w:val="002F413F"/>
    <w:rsid w:val="002F44AD"/>
    <w:rsid w:val="002F45D3"/>
    <w:rsid w:val="002F489E"/>
    <w:rsid w:val="002F48D4"/>
    <w:rsid w:val="002F4934"/>
    <w:rsid w:val="002F49D5"/>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CDF"/>
    <w:rsid w:val="00301EAE"/>
    <w:rsid w:val="00301EE4"/>
    <w:rsid w:val="00302144"/>
    <w:rsid w:val="00302239"/>
    <w:rsid w:val="003024AF"/>
    <w:rsid w:val="003024DE"/>
    <w:rsid w:val="00302701"/>
    <w:rsid w:val="00302739"/>
    <w:rsid w:val="003030BD"/>
    <w:rsid w:val="003034FC"/>
    <w:rsid w:val="0030361B"/>
    <w:rsid w:val="00303733"/>
    <w:rsid w:val="003039EA"/>
    <w:rsid w:val="00303AEC"/>
    <w:rsid w:val="00303C07"/>
    <w:rsid w:val="00303FB7"/>
    <w:rsid w:val="00304013"/>
    <w:rsid w:val="00304373"/>
    <w:rsid w:val="00304549"/>
    <w:rsid w:val="00304784"/>
    <w:rsid w:val="00304AC5"/>
    <w:rsid w:val="00304BB6"/>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E"/>
    <w:rsid w:val="00310C62"/>
    <w:rsid w:val="00310CC6"/>
    <w:rsid w:val="00311336"/>
    <w:rsid w:val="00311642"/>
    <w:rsid w:val="00311761"/>
    <w:rsid w:val="00311941"/>
    <w:rsid w:val="003121B8"/>
    <w:rsid w:val="0031226C"/>
    <w:rsid w:val="003137A0"/>
    <w:rsid w:val="003137ED"/>
    <w:rsid w:val="00313BA1"/>
    <w:rsid w:val="00313C4F"/>
    <w:rsid w:val="00313EE1"/>
    <w:rsid w:val="003141C2"/>
    <w:rsid w:val="00314629"/>
    <w:rsid w:val="00314B31"/>
    <w:rsid w:val="00314F34"/>
    <w:rsid w:val="0031566D"/>
    <w:rsid w:val="0031599D"/>
    <w:rsid w:val="00315B92"/>
    <w:rsid w:val="00315F72"/>
    <w:rsid w:val="0031601F"/>
    <w:rsid w:val="00316072"/>
    <w:rsid w:val="00316139"/>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B1B"/>
    <w:rsid w:val="0032172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FAD"/>
    <w:rsid w:val="00324731"/>
    <w:rsid w:val="003249F8"/>
    <w:rsid w:val="00324A34"/>
    <w:rsid w:val="00324EA0"/>
    <w:rsid w:val="00325319"/>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575"/>
    <w:rsid w:val="00330865"/>
    <w:rsid w:val="003308C4"/>
    <w:rsid w:val="003309EE"/>
    <w:rsid w:val="00330AA6"/>
    <w:rsid w:val="00330C30"/>
    <w:rsid w:val="00330DE8"/>
    <w:rsid w:val="00331406"/>
    <w:rsid w:val="003314D9"/>
    <w:rsid w:val="00331BCC"/>
    <w:rsid w:val="003321C3"/>
    <w:rsid w:val="00332962"/>
    <w:rsid w:val="00332B77"/>
    <w:rsid w:val="00332C85"/>
    <w:rsid w:val="00333049"/>
    <w:rsid w:val="0033443F"/>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305B"/>
    <w:rsid w:val="003430C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4F22"/>
    <w:rsid w:val="0034511B"/>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D1D"/>
    <w:rsid w:val="00350EFC"/>
    <w:rsid w:val="00350FE6"/>
    <w:rsid w:val="003513DF"/>
    <w:rsid w:val="003515AB"/>
    <w:rsid w:val="0035173C"/>
    <w:rsid w:val="0035180B"/>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328"/>
    <w:rsid w:val="003545D6"/>
    <w:rsid w:val="00355122"/>
    <w:rsid w:val="003552C6"/>
    <w:rsid w:val="0035553F"/>
    <w:rsid w:val="00355947"/>
    <w:rsid w:val="00355A83"/>
    <w:rsid w:val="003560B8"/>
    <w:rsid w:val="003562D7"/>
    <w:rsid w:val="00356353"/>
    <w:rsid w:val="003564E8"/>
    <w:rsid w:val="003567C9"/>
    <w:rsid w:val="00356BA5"/>
    <w:rsid w:val="00356CEC"/>
    <w:rsid w:val="003572DE"/>
    <w:rsid w:val="003574DC"/>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835"/>
    <w:rsid w:val="00362C5A"/>
    <w:rsid w:val="003635DD"/>
    <w:rsid w:val="00363BA5"/>
    <w:rsid w:val="00363F7A"/>
    <w:rsid w:val="00364A63"/>
    <w:rsid w:val="00365351"/>
    <w:rsid w:val="0036561B"/>
    <w:rsid w:val="00365EED"/>
    <w:rsid w:val="0036616D"/>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1C49"/>
    <w:rsid w:val="00372029"/>
    <w:rsid w:val="003721DD"/>
    <w:rsid w:val="0037222A"/>
    <w:rsid w:val="00372389"/>
    <w:rsid w:val="003724A1"/>
    <w:rsid w:val="0037281C"/>
    <w:rsid w:val="00372A6B"/>
    <w:rsid w:val="00372E41"/>
    <w:rsid w:val="00372FD7"/>
    <w:rsid w:val="003733D7"/>
    <w:rsid w:val="003733F0"/>
    <w:rsid w:val="00373600"/>
    <w:rsid w:val="00373661"/>
    <w:rsid w:val="00373B2A"/>
    <w:rsid w:val="00373E10"/>
    <w:rsid w:val="00373F2C"/>
    <w:rsid w:val="0037406C"/>
    <w:rsid w:val="003741D2"/>
    <w:rsid w:val="0037443F"/>
    <w:rsid w:val="003744CB"/>
    <w:rsid w:val="00374804"/>
    <w:rsid w:val="0037495B"/>
    <w:rsid w:val="00374C6F"/>
    <w:rsid w:val="00374E17"/>
    <w:rsid w:val="00374F06"/>
    <w:rsid w:val="00374F9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BD"/>
    <w:rsid w:val="00380824"/>
    <w:rsid w:val="0038084F"/>
    <w:rsid w:val="00380892"/>
    <w:rsid w:val="00381685"/>
    <w:rsid w:val="003818CD"/>
    <w:rsid w:val="003821E7"/>
    <w:rsid w:val="00382466"/>
    <w:rsid w:val="003827F2"/>
    <w:rsid w:val="00382903"/>
    <w:rsid w:val="00382D95"/>
    <w:rsid w:val="003831FE"/>
    <w:rsid w:val="00383483"/>
    <w:rsid w:val="00383C38"/>
    <w:rsid w:val="00383D4B"/>
    <w:rsid w:val="00383DDB"/>
    <w:rsid w:val="003842A8"/>
    <w:rsid w:val="003848D9"/>
    <w:rsid w:val="00385192"/>
    <w:rsid w:val="003852CC"/>
    <w:rsid w:val="0038556E"/>
    <w:rsid w:val="0038577C"/>
    <w:rsid w:val="00385823"/>
    <w:rsid w:val="00385BD7"/>
    <w:rsid w:val="00385D70"/>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D"/>
    <w:rsid w:val="00390490"/>
    <w:rsid w:val="003904B1"/>
    <w:rsid w:val="003905A9"/>
    <w:rsid w:val="003907D2"/>
    <w:rsid w:val="003909CF"/>
    <w:rsid w:val="00390B8F"/>
    <w:rsid w:val="00390C2B"/>
    <w:rsid w:val="00390C56"/>
    <w:rsid w:val="0039102F"/>
    <w:rsid w:val="0039122C"/>
    <w:rsid w:val="0039124D"/>
    <w:rsid w:val="003914C2"/>
    <w:rsid w:val="00391A92"/>
    <w:rsid w:val="00391B43"/>
    <w:rsid w:val="00391B90"/>
    <w:rsid w:val="003926BE"/>
    <w:rsid w:val="00392DB8"/>
    <w:rsid w:val="00393058"/>
    <w:rsid w:val="003933E7"/>
    <w:rsid w:val="00393651"/>
    <w:rsid w:val="00393B78"/>
    <w:rsid w:val="00393F54"/>
    <w:rsid w:val="00393FB1"/>
    <w:rsid w:val="0039444E"/>
    <w:rsid w:val="003945D5"/>
    <w:rsid w:val="00394775"/>
    <w:rsid w:val="00394B44"/>
    <w:rsid w:val="00394C79"/>
    <w:rsid w:val="0039502C"/>
    <w:rsid w:val="003950DF"/>
    <w:rsid w:val="003956CC"/>
    <w:rsid w:val="003956FE"/>
    <w:rsid w:val="0039598F"/>
    <w:rsid w:val="00395E36"/>
    <w:rsid w:val="003960D5"/>
    <w:rsid w:val="0039610F"/>
    <w:rsid w:val="0039665F"/>
    <w:rsid w:val="00396FFE"/>
    <w:rsid w:val="00397682"/>
    <w:rsid w:val="003978B8"/>
    <w:rsid w:val="00397B96"/>
    <w:rsid w:val="00397C89"/>
    <w:rsid w:val="00397F16"/>
    <w:rsid w:val="003A0091"/>
    <w:rsid w:val="003A0311"/>
    <w:rsid w:val="003A0322"/>
    <w:rsid w:val="003A0736"/>
    <w:rsid w:val="003A07F5"/>
    <w:rsid w:val="003A0CD4"/>
    <w:rsid w:val="003A1135"/>
    <w:rsid w:val="003A1341"/>
    <w:rsid w:val="003A162C"/>
    <w:rsid w:val="003A19E0"/>
    <w:rsid w:val="003A1A9C"/>
    <w:rsid w:val="003A1C38"/>
    <w:rsid w:val="003A1CEB"/>
    <w:rsid w:val="003A1DD5"/>
    <w:rsid w:val="003A1EE4"/>
    <w:rsid w:val="003A1EF5"/>
    <w:rsid w:val="003A2019"/>
    <w:rsid w:val="003A29A0"/>
    <w:rsid w:val="003A2AAB"/>
    <w:rsid w:val="003A2D39"/>
    <w:rsid w:val="003A2FE7"/>
    <w:rsid w:val="003A329B"/>
    <w:rsid w:val="003A371E"/>
    <w:rsid w:val="003A3868"/>
    <w:rsid w:val="003A3EE4"/>
    <w:rsid w:val="003A40D8"/>
    <w:rsid w:val="003A42BB"/>
    <w:rsid w:val="003A45FB"/>
    <w:rsid w:val="003A48FC"/>
    <w:rsid w:val="003A49F0"/>
    <w:rsid w:val="003A4C4A"/>
    <w:rsid w:val="003A4E82"/>
    <w:rsid w:val="003A52BE"/>
    <w:rsid w:val="003A590E"/>
    <w:rsid w:val="003A5A8C"/>
    <w:rsid w:val="003A5CD5"/>
    <w:rsid w:val="003A5E54"/>
    <w:rsid w:val="003A6330"/>
    <w:rsid w:val="003A672D"/>
    <w:rsid w:val="003A67EA"/>
    <w:rsid w:val="003A6BC9"/>
    <w:rsid w:val="003A6CF6"/>
    <w:rsid w:val="003A76A9"/>
    <w:rsid w:val="003A7747"/>
    <w:rsid w:val="003A7D84"/>
    <w:rsid w:val="003A7F73"/>
    <w:rsid w:val="003B0299"/>
    <w:rsid w:val="003B0901"/>
    <w:rsid w:val="003B0A58"/>
    <w:rsid w:val="003B0B4D"/>
    <w:rsid w:val="003B0F82"/>
    <w:rsid w:val="003B1046"/>
    <w:rsid w:val="003B14B8"/>
    <w:rsid w:val="003B14C9"/>
    <w:rsid w:val="003B1575"/>
    <w:rsid w:val="003B164D"/>
    <w:rsid w:val="003B17C4"/>
    <w:rsid w:val="003B188F"/>
    <w:rsid w:val="003B19B0"/>
    <w:rsid w:val="003B1CC2"/>
    <w:rsid w:val="003B21B1"/>
    <w:rsid w:val="003B2672"/>
    <w:rsid w:val="003B2AB9"/>
    <w:rsid w:val="003B2B79"/>
    <w:rsid w:val="003B2DAD"/>
    <w:rsid w:val="003B2DB4"/>
    <w:rsid w:val="003B3435"/>
    <w:rsid w:val="003B4482"/>
    <w:rsid w:val="003B4FC5"/>
    <w:rsid w:val="003B5469"/>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35"/>
    <w:rsid w:val="003C014A"/>
    <w:rsid w:val="003C0324"/>
    <w:rsid w:val="003C0759"/>
    <w:rsid w:val="003C07D7"/>
    <w:rsid w:val="003C0985"/>
    <w:rsid w:val="003C0D37"/>
    <w:rsid w:val="003C1261"/>
    <w:rsid w:val="003C182F"/>
    <w:rsid w:val="003C1B5D"/>
    <w:rsid w:val="003C1EC9"/>
    <w:rsid w:val="003C2C9D"/>
    <w:rsid w:val="003C2CF1"/>
    <w:rsid w:val="003C3B73"/>
    <w:rsid w:val="003C3EF9"/>
    <w:rsid w:val="003C412E"/>
    <w:rsid w:val="003C4250"/>
    <w:rsid w:val="003C4952"/>
    <w:rsid w:val="003C4D16"/>
    <w:rsid w:val="003C4D8C"/>
    <w:rsid w:val="003C4F25"/>
    <w:rsid w:val="003C5007"/>
    <w:rsid w:val="003C524A"/>
    <w:rsid w:val="003C5280"/>
    <w:rsid w:val="003C6448"/>
    <w:rsid w:val="003C6580"/>
    <w:rsid w:val="003C6B92"/>
    <w:rsid w:val="003C6FA0"/>
    <w:rsid w:val="003C706A"/>
    <w:rsid w:val="003C7459"/>
    <w:rsid w:val="003C78C0"/>
    <w:rsid w:val="003C79A4"/>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2050"/>
    <w:rsid w:val="003D22F4"/>
    <w:rsid w:val="003D2339"/>
    <w:rsid w:val="003D26AA"/>
    <w:rsid w:val="003D29B6"/>
    <w:rsid w:val="003D2A2B"/>
    <w:rsid w:val="003D2EC6"/>
    <w:rsid w:val="003D30F8"/>
    <w:rsid w:val="003D39A6"/>
    <w:rsid w:val="003D4330"/>
    <w:rsid w:val="003D4350"/>
    <w:rsid w:val="003D43AB"/>
    <w:rsid w:val="003D4409"/>
    <w:rsid w:val="003D50AE"/>
    <w:rsid w:val="003D5176"/>
    <w:rsid w:val="003D52A8"/>
    <w:rsid w:val="003D530E"/>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40C9"/>
    <w:rsid w:val="003E4832"/>
    <w:rsid w:val="003E4CDB"/>
    <w:rsid w:val="003E4F5A"/>
    <w:rsid w:val="003E52EB"/>
    <w:rsid w:val="003E565A"/>
    <w:rsid w:val="003E5800"/>
    <w:rsid w:val="003E5B74"/>
    <w:rsid w:val="003E5DE2"/>
    <w:rsid w:val="003E60CE"/>
    <w:rsid w:val="003E6592"/>
    <w:rsid w:val="003E703E"/>
    <w:rsid w:val="003E73BC"/>
    <w:rsid w:val="003E757F"/>
    <w:rsid w:val="003E76AD"/>
    <w:rsid w:val="003E7A07"/>
    <w:rsid w:val="003E7A1D"/>
    <w:rsid w:val="003F0533"/>
    <w:rsid w:val="003F0587"/>
    <w:rsid w:val="003F0617"/>
    <w:rsid w:val="003F0656"/>
    <w:rsid w:val="003F0884"/>
    <w:rsid w:val="003F0905"/>
    <w:rsid w:val="003F0F34"/>
    <w:rsid w:val="003F141D"/>
    <w:rsid w:val="003F16E1"/>
    <w:rsid w:val="003F1797"/>
    <w:rsid w:val="003F1B6D"/>
    <w:rsid w:val="003F1D73"/>
    <w:rsid w:val="003F20E2"/>
    <w:rsid w:val="003F2103"/>
    <w:rsid w:val="003F2244"/>
    <w:rsid w:val="003F23A7"/>
    <w:rsid w:val="003F2564"/>
    <w:rsid w:val="003F2624"/>
    <w:rsid w:val="003F26E3"/>
    <w:rsid w:val="003F2711"/>
    <w:rsid w:val="003F2A56"/>
    <w:rsid w:val="003F2CB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79F"/>
    <w:rsid w:val="00403805"/>
    <w:rsid w:val="00403824"/>
    <w:rsid w:val="00403891"/>
    <w:rsid w:val="00403E3B"/>
    <w:rsid w:val="00403F25"/>
    <w:rsid w:val="0040495B"/>
    <w:rsid w:val="00404AE9"/>
    <w:rsid w:val="00405194"/>
    <w:rsid w:val="00405898"/>
    <w:rsid w:val="00405D95"/>
    <w:rsid w:val="00405F90"/>
    <w:rsid w:val="00405FA5"/>
    <w:rsid w:val="00406108"/>
    <w:rsid w:val="00406109"/>
    <w:rsid w:val="00406321"/>
    <w:rsid w:val="00406412"/>
    <w:rsid w:val="00406BAF"/>
    <w:rsid w:val="00406F4B"/>
    <w:rsid w:val="00406FBD"/>
    <w:rsid w:val="004073B0"/>
    <w:rsid w:val="00407612"/>
    <w:rsid w:val="00407A66"/>
    <w:rsid w:val="00407B4C"/>
    <w:rsid w:val="00407C9E"/>
    <w:rsid w:val="0041000D"/>
    <w:rsid w:val="00410016"/>
    <w:rsid w:val="00410071"/>
    <w:rsid w:val="004101A0"/>
    <w:rsid w:val="0041029D"/>
    <w:rsid w:val="00410828"/>
    <w:rsid w:val="00410A97"/>
    <w:rsid w:val="00410B9D"/>
    <w:rsid w:val="00410CD7"/>
    <w:rsid w:val="00411230"/>
    <w:rsid w:val="00411233"/>
    <w:rsid w:val="00411735"/>
    <w:rsid w:val="004118C9"/>
    <w:rsid w:val="0041195D"/>
    <w:rsid w:val="00412243"/>
    <w:rsid w:val="00412588"/>
    <w:rsid w:val="00412697"/>
    <w:rsid w:val="00412F8D"/>
    <w:rsid w:val="00413369"/>
    <w:rsid w:val="00413AA2"/>
    <w:rsid w:val="00413AE3"/>
    <w:rsid w:val="00414129"/>
    <w:rsid w:val="004142CD"/>
    <w:rsid w:val="004142F5"/>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15D"/>
    <w:rsid w:val="004174DB"/>
    <w:rsid w:val="00417678"/>
    <w:rsid w:val="00417A45"/>
    <w:rsid w:val="00417D52"/>
    <w:rsid w:val="00417E4C"/>
    <w:rsid w:val="0042004E"/>
    <w:rsid w:val="00420126"/>
    <w:rsid w:val="004203CF"/>
    <w:rsid w:val="00420755"/>
    <w:rsid w:val="00420AF6"/>
    <w:rsid w:val="00420CB7"/>
    <w:rsid w:val="00420E46"/>
    <w:rsid w:val="00420E49"/>
    <w:rsid w:val="00420F26"/>
    <w:rsid w:val="00421078"/>
    <w:rsid w:val="0042110F"/>
    <w:rsid w:val="004213E8"/>
    <w:rsid w:val="0042156E"/>
    <w:rsid w:val="00421EC5"/>
    <w:rsid w:val="00421F7E"/>
    <w:rsid w:val="004222BF"/>
    <w:rsid w:val="00422399"/>
    <w:rsid w:val="0042261A"/>
    <w:rsid w:val="00422736"/>
    <w:rsid w:val="004228B8"/>
    <w:rsid w:val="00422A01"/>
    <w:rsid w:val="00422C11"/>
    <w:rsid w:val="00422DB5"/>
    <w:rsid w:val="00422DE5"/>
    <w:rsid w:val="0042307B"/>
    <w:rsid w:val="00423326"/>
    <w:rsid w:val="0042344F"/>
    <w:rsid w:val="0042351C"/>
    <w:rsid w:val="004237CC"/>
    <w:rsid w:val="00424503"/>
    <w:rsid w:val="00424E5F"/>
    <w:rsid w:val="004250E7"/>
    <w:rsid w:val="00425454"/>
    <w:rsid w:val="004258D1"/>
    <w:rsid w:val="00425AA7"/>
    <w:rsid w:val="00425C97"/>
    <w:rsid w:val="00425CEB"/>
    <w:rsid w:val="00425E05"/>
    <w:rsid w:val="00425FFD"/>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480"/>
    <w:rsid w:val="00436511"/>
    <w:rsid w:val="00436A3B"/>
    <w:rsid w:val="00436CF4"/>
    <w:rsid w:val="00436EE0"/>
    <w:rsid w:val="00436FAD"/>
    <w:rsid w:val="00437027"/>
    <w:rsid w:val="00437064"/>
    <w:rsid w:val="004371AB"/>
    <w:rsid w:val="004374A3"/>
    <w:rsid w:val="00437651"/>
    <w:rsid w:val="004402A7"/>
    <w:rsid w:val="0044035D"/>
    <w:rsid w:val="0044037A"/>
    <w:rsid w:val="004403A3"/>
    <w:rsid w:val="00440565"/>
    <w:rsid w:val="004407A9"/>
    <w:rsid w:val="00440BE2"/>
    <w:rsid w:val="00440EA5"/>
    <w:rsid w:val="004410A7"/>
    <w:rsid w:val="0044131C"/>
    <w:rsid w:val="0044142F"/>
    <w:rsid w:val="0044160C"/>
    <w:rsid w:val="004416A4"/>
    <w:rsid w:val="004425C2"/>
    <w:rsid w:val="00442824"/>
    <w:rsid w:val="00442A1D"/>
    <w:rsid w:val="00442FCF"/>
    <w:rsid w:val="00442FFB"/>
    <w:rsid w:val="004430FD"/>
    <w:rsid w:val="004436AE"/>
    <w:rsid w:val="004437EC"/>
    <w:rsid w:val="0044389A"/>
    <w:rsid w:val="00443F9A"/>
    <w:rsid w:val="004442A7"/>
    <w:rsid w:val="004443B8"/>
    <w:rsid w:val="00444508"/>
    <w:rsid w:val="00444885"/>
    <w:rsid w:val="00444901"/>
    <w:rsid w:val="00444934"/>
    <w:rsid w:val="00444F5E"/>
    <w:rsid w:val="00444F61"/>
    <w:rsid w:val="0044540F"/>
    <w:rsid w:val="00445494"/>
    <w:rsid w:val="00445513"/>
    <w:rsid w:val="00445907"/>
    <w:rsid w:val="00445CFF"/>
    <w:rsid w:val="00445E48"/>
    <w:rsid w:val="004462AF"/>
    <w:rsid w:val="0044662A"/>
    <w:rsid w:val="0044666E"/>
    <w:rsid w:val="004466B5"/>
    <w:rsid w:val="0044683A"/>
    <w:rsid w:val="00446956"/>
    <w:rsid w:val="00446D5A"/>
    <w:rsid w:val="00447486"/>
    <w:rsid w:val="004502AB"/>
    <w:rsid w:val="00450778"/>
    <w:rsid w:val="00450D3B"/>
    <w:rsid w:val="00450F2C"/>
    <w:rsid w:val="00450FB9"/>
    <w:rsid w:val="0045126E"/>
    <w:rsid w:val="004518D5"/>
    <w:rsid w:val="004519BF"/>
    <w:rsid w:val="00451B06"/>
    <w:rsid w:val="00451BEB"/>
    <w:rsid w:val="0045212B"/>
    <w:rsid w:val="00452446"/>
    <w:rsid w:val="004527C0"/>
    <w:rsid w:val="00453871"/>
    <w:rsid w:val="00453DEF"/>
    <w:rsid w:val="004543E4"/>
    <w:rsid w:val="004548E5"/>
    <w:rsid w:val="00454F08"/>
    <w:rsid w:val="00455105"/>
    <w:rsid w:val="00455438"/>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22A1"/>
    <w:rsid w:val="004622D0"/>
    <w:rsid w:val="00462420"/>
    <w:rsid w:val="0046246C"/>
    <w:rsid w:val="004624DA"/>
    <w:rsid w:val="004628BB"/>
    <w:rsid w:val="00462A9C"/>
    <w:rsid w:val="00462B09"/>
    <w:rsid w:val="00462D3A"/>
    <w:rsid w:val="00462F34"/>
    <w:rsid w:val="00462FC4"/>
    <w:rsid w:val="00463448"/>
    <w:rsid w:val="004636F3"/>
    <w:rsid w:val="00463A8D"/>
    <w:rsid w:val="00463AC7"/>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EB3"/>
    <w:rsid w:val="00466260"/>
    <w:rsid w:val="004662E3"/>
    <w:rsid w:val="0046645E"/>
    <w:rsid w:val="004666EC"/>
    <w:rsid w:val="0046680F"/>
    <w:rsid w:val="00467011"/>
    <w:rsid w:val="00467838"/>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DCC"/>
    <w:rsid w:val="004739BD"/>
    <w:rsid w:val="00473D2D"/>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742"/>
    <w:rsid w:val="004767BC"/>
    <w:rsid w:val="00476B66"/>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846"/>
    <w:rsid w:val="00483D11"/>
    <w:rsid w:val="00483D20"/>
    <w:rsid w:val="0048406D"/>
    <w:rsid w:val="0048410E"/>
    <w:rsid w:val="00484503"/>
    <w:rsid w:val="00484670"/>
    <w:rsid w:val="00484C46"/>
    <w:rsid w:val="00484C71"/>
    <w:rsid w:val="004855C3"/>
    <w:rsid w:val="004855C6"/>
    <w:rsid w:val="00485969"/>
    <w:rsid w:val="0048598C"/>
    <w:rsid w:val="00485E8A"/>
    <w:rsid w:val="0048620B"/>
    <w:rsid w:val="0048628F"/>
    <w:rsid w:val="004862DE"/>
    <w:rsid w:val="00486522"/>
    <w:rsid w:val="0048656C"/>
    <w:rsid w:val="00486587"/>
    <w:rsid w:val="004866A5"/>
    <w:rsid w:val="00486974"/>
    <w:rsid w:val="00486CF2"/>
    <w:rsid w:val="00486E40"/>
    <w:rsid w:val="00486EC5"/>
    <w:rsid w:val="00487006"/>
    <w:rsid w:val="0048719C"/>
    <w:rsid w:val="00487442"/>
    <w:rsid w:val="004875E5"/>
    <w:rsid w:val="00487BB8"/>
    <w:rsid w:val="00487F28"/>
    <w:rsid w:val="00490649"/>
    <w:rsid w:val="0049093B"/>
    <w:rsid w:val="00490E94"/>
    <w:rsid w:val="00490EE3"/>
    <w:rsid w:val="00491384"/>
    <w:rsid w:val="004913DF"/>
    <w:rsid w:val="0049143D"/>
    <w:rsid w:val="004915F6"/>
    <w:rsid w:val="00491742"/>
    <w:rsid w:val="004918A0"/>
    <w:rsid w:val="00491B91"/>
    <w:rsid w:val="004924E5"/>
    <w:rsid w:val="00492619"/>
    <w:rsid w:val="004931BF"/>
    <w:rsid w:val="0049349F"/>
    <w:rsid w:val="004935A4"/>
    <w:rsid w:val="00493D08"/>
    <w:rsid w:val="00493E9F"/>
    <w:rsid w:val="0049457E"/>
    <w:rsid w:val="004948C4"/>
    <w:rsid w:val="004948E9"/>
    <w:rsid w:val="00494B7C"/>
    <w:rsid w:val="00494E75"/>
    <w:rsid w:val="00495071"/>
    <w:rsid w:val="004950DE"/>
    <w:rsid w:val="00495227"/>
    <w:rsid w:val="00495854"/>
    <w:rsid w:val="00495BC8"/>
    <w:rsid w:val="00495C3A"/>
    <w:rsid w:val="00495D1F"/>
    <w:rsid w:val="00495DF3"/>
    <w:rsid w:val="00496034"/>
    <w:rsid w:val="004961DB"/>
    <w:rsid w:val="004963DC"/>
    <w:rsid w:val="0049653E"/>
    <w:rsid w:val="004968B8"/>
    <w:rsid w:val="00496BEF"/>
    <w:rsid w:val="00496DA1"/>
    <w:rsid w:val="0049792C"/>
    <w:rsid w:val="004A01E1"/>
    <w:rsid w:val="004A03E6"/>
    <w:rsid w:val="004A0C3C"/>
    <w:rsid w:val="004A0E00"/>
    <w:rsid w:val="004A115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900"/>
    <w:rsid w:val="004A4B6C"/>
    <w:rsid w:val="004A4D38"/>
    <w:rsid w:val="004A4E7E"/>
    <w:rsid w:val="004A4E95"/>
    <w:rsid w:val="004A4F1F"/>
    <w:rsid w:val="004A4F9D"/>
    <w:rsid w:val="004A524C"/>
    <w:rsid w:val="004A5270"/>
    <w:rsid w:val="004A5667"/>
    <w:rsid w:val="004A57FC"/>
    <w:rsid w:val="004A582A"/>
    <w:rsid w:val="004A5905"/>
    <w:rsid w:val="004A60C1"/>
    <w:rsid w:val="004A645E"/>
    <w:rsid w:val="004A675D"/>
    <w:rsid w:val="004A6AC0"/>
    <w:rsid w:val="004A6CE5"/>
    <w:rsid w:val="004A6D49"/>
    <w:rsid w:val="004A705C"/>
    <w:rsid w:val="004A717D"/>
    <w:rsid w:val="004A7276"/>
    <w:rsid w:val="004A7EE7"/>
    <w:rsid w:val="004A7FB0"/>
    <w:rsid w:val="004A7FF9"/>
    <w:rsid w:val="004B0043"/>
    <w:rsid w:val="004B0706"/>
    <w:rsid w:val="004B0787"/>
    <w:rsid w:val="004B1068"/>
    <w:rsid w:val="004B1274"/>
    <w:rsid w:val="004B1283"/>
    <w:rsid w:val="004B1313"/>
    <w:rsid w:val="004B169E"/>
    <w:rsid w:val="004B170B"/>
    <w:rsid w:val="004B1B0B"/>
    <w:rsid w:val="004B1B53"/>
    <w:rsid w:val="004B1C42"/>
    <w:rsid w:val="004B1FB0"/>
    <w:rsid w:val="004B2272"/>
    <w:rsid w:val="004B2565"/>
    <w:rsid w:val="004B2700"/>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56F"/>
    <w:rsid w:val="004B672F"/>
    <w:rsid w:val="004B6B17"/>
    <w:rsid w:val="004B6C49"/>
    <w:rsid w:val="004B6FFB"/>
    <w:rsid w:val="004B763F"/>
    <w:rsid w:val="004B774C"/>
    <w:rsid w:val="004B795F"/>
    <w:rsid w:val="004B7AB0"/>
    <w:rsid w:val="004B7BA5"/>
    <w:rsid w:val="004B7C7F"/>
    <w:rsid w:val="004C025C"/>
    <w:rsid w:val="004C0346"/>
    <w:rsid w:val="004C03CC"/>
    <w:rsid w:val="004C03F2"/>
    <w:rsid w:val="004C0561"/>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915"/>
    <w:rsid w:val="004C6D25"/>
    <w:rsid w:val="004C71F5"/>
    <w:rsid w:val="004C730E"/>
    <w:rsid w:val="004C7739"/>
    <w:rsid w:val="004C7BDF"/>
    <w:rsid w:val="004C7E57"/>
    <w:rsid w:val="004D0200"/>
    <w:rsid w:val="004D02B7"/>
    <w:rsid w:val="004D09BA"/>
    <w:rsid w:val="004D0A0E"/>
    <w:rsid w:val="004D0E42"/>
    <w:rsid w:val="004D171F"/>
    <w:rsid w:val="004D19EE"/>
    <w:rsid w:val="004D1A33"/>
    <w:rsid w:val="004D1B92"/>
    <w:rsid w:val="004D1D64"/>
    <w:rsid w:val="004D2474"/>
    <w:rsid w:val="004D249C"/>
    <w:rsid w:val="004D24F2"/>
    <w:rsid w:val="004D25DB"/>
    <w:rsid w:val="004D27C4"/>
    <w:rsid w:val="004D2D87"/>
    <w:rsid w:val="004D2E1A"/>
    <w:rsid w:val="004D2E57"/>
    <w:rsid w:val="004D2E66"/>
    <w:rsid w:val="004D3040"/>
    <w:rsid w:val="004D3251"/>
    <w:rsid w:val="004D3DB8"/>
    <w:rsid w:val="004D4968"/>
    <w:rsid w:val="004D4977"/>
    <w:rsid w:val="004D4A8A"/>
    <w:rsid w:val="004D4BEA"/>
    <w:rsid w:val="004D50CC"/>
    <w:rsid w:val="004D58A3"/>
    <w:rsid w:val="004D58D1"/>
    <w:rsid w:val="004D5B87"/>
    <w:rsid w:val="004D5C16"/>
    <w:rsid w:val="004D5F02"/>
    <w:rsid w:val="004D6022"/>
    <w:rsid w:val="004D641A"/>
    <w:rsid w:val="004D643A"/>
    <w:rsid w:val="004D666D"/>
    <w:rsid w:val="004D67F5"/>
    <w:rsid w:val="004D68C0"/>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27"/>
    <w:rsid w:val="004E1CBB"/>
    <w:rsid w:val="004E1D07"/>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892"/>
    <w:rsid w:val="004E3D3F"/>
    <w:rsid w:val="004E3FD8"/>
    <w:rsid w:val="004E4116"/>
    <w:rsid w:val="004E4131"/>
    <w:rsid w:val="004E417B"/>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C79"/>
    <w:rsid w:val="004E6CEA"/>
    <w:rsid w:val="004E7691"/>
    <w:rsid w:val="004E76A5"/>
    <w:rsid w:val="004E7B7F"/>
    <w:rsid w:val="004E7E45"/>
    <w:rsid w:val="004E7F36"/>
    <w:rsid w:val="004F01B4"/>
    <w:rsid w:val="004F020A"/>
    <w:rsid w:val="004F0406"/>
    <w:rsid w:val="004F080C"/>
    <w:rsid w:val="004F0B88"/>
    <w:rsid w:val="004F0C82"/>
    <w:rsid w:val="004F1051"/>
    <w:rsid w:val="004F133C"/>
    <w:rsid w:val="004F13D2"/>
    <w:rsid w:val="004F1A00"/>
    <w:rsid w:val="004F1D32"/>
    <w:rsid w:val="004F2179"/>
    <w:rsid w:val="004F2331"/>
    <w:rsid w:val="004F23E0"/>
    <w:rsid w:val="004F2826"/>
    <w:rsid w:val="004F288E"/>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8AB"/>
    <w:rsid w:val="004F592A"/>
    <w:rsid w:val="004F5C8F"/>
    <w:rsid w:val="004F5E2A"/>
    <w:rsid w:val="004F64B1"/>
    <w:rsid w:val="004F66FA"/>
    <w:rsid w:val="004F67A9"/>
    <w:rsid w:val="004F6AFE"/>
    <w:rsid w:val="004F6F20"/>
    <w:rsid w:val="004F7251"/>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67"/>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07"/>
    <w:rsid w:val="00511E67"/>
    <w:rsid w:val="00512119"/>
    <w:rsid w:val="00512182"/>
    <w:rsid w:val="00512747"/>
    <w:rsid w:val="005128FF"/>
    <w:rsid w:val="00512A11"/>
    <w:rsid w:val="005133A6"/>
    <w:rsid w:val="00513CB8"/>
    <w:rsid w:val="00513D9A"/>
    <w:rsid w:val="00513F8F"/>
    <w:rsid w:val="00514279"/>
    <w:rsid w:val="00514455"/>
    <w:rsid w:val="00514678"/>
    <w:rsid w:val="005147E7"/>
    <w:rsid w:val="00514882"/>
    <w:rsid w:val="005149A2"/>
    <w:rsid w:val="00514CD3"/>
    <w:rsid w:val="00514CEE"/>
    <w:rsid w:val="00514DCF"/>
    <w:rsid w:val="005150E4"/>
    <w:rsid w:val="005154AC"/>
    <w:rsid w:val="00515907"/>
    <w:rsid w:val="00515A9A"/>
    <w:rsid w:val="00515DAD"/>
    <w:rsid w:val="00515E2B"/>
    <w:rsid w:val="005167B8"/>
    <w:rsid w:val="00516B96"/>
    <w:rsid w:val="00517119"/>
    <w:rsid w:val="005173A4"/>
    <w:rsid w:val="005174C4"/>
    <w:rsid w:val="0051770E"/>
    <w:rsid w:val="00517A27"/>
    <w:rsid w:val="00517AD7"/>
    <w:rsid w:val="00517C91"/>
    <w:rsid w:val="0052001B"/>
    <w:rsid w:val="00520223"/>
    <w:rsid w:val="005205C8"/>
    <w:rsid w:val="005206F7"/>
    <w:rsid w:val="00520F7F"/>
    <w:rsid w:val="0052140B"/>
    <w:rsid w:val="00521490"/>
    <w:rsid w:val="00521D65"/>
    <w:rsid w:val="00521DB1"/>
    <w:rsid w:val="0052217F"/>
    <w:rsid w:val="005221A4"/>
    <w:rsid w:val="005225D6"/>
    <w:rsid w:val="00523366"/>
    <w:rsid w:val="005238E8"/>
    <w:rsid w:val="00523E18"/>
    <w:rsid w:val="00523F32"/>
    <w:rsid w:val="005241DC"/>
    <w:rsid w:val="0052422C"/>
    <w:rsid w:val="005244D5"/>
    <w:rsid w:val="00524545"/>
    <w:rsid w:val="005248C4"/>
    <w:rsid w:val="00524AD1"/>
    <w:rsid w:val="00524E6A"/>
    <w:rsid w:val="005251DA"/>
    <w:rsid w:val="00525407"/>
    <w:rsid w:val="005254CD"/>
    <w:rsid w:val="005255A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E84"/>
    <w:rsid w:val="0053000E"/>
    <w:rsid w:val="0053012B"/>
    <w:rsid w:val="0053048E"/>
    <w:rsid w:val="005304B7"/>
    <w:rsid w:val="0053058D"/>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3215"/>
    <w:rsid w:val="005334E4"/>
    <w:rsid w:val="00533632"/>
    <w:rsid w:val="00533662"/>
    <w:rsid w:val="005338BD"/>
    <w:rsid w:val="0053394F"/>
    <w:rsid w:val="00534087"/>
    <w:rsid w:val="005347FB"/>
    <w:rsid w:val="0053480B"/>
    <w:rsid w:val="005349EB"/>
    <w:rsid w:val="00534AA6"/>
    <w:rsid w:val="00534C7A"/>
    <w:rsid w:val="00534C83"/>
    <w:rsid w:val="00534F58"/>
    <w:rsid w:val="005350B9"/>
    <w:rsid w:val="0053530D"/>
    <w:rsid w:val="0053574F"/>
    <w:rsid w:val="005357E0"/>
    <w:rsid w:val="0053583D"/>
    <w:rsid w:val="00535A27"/>
    <w:rsid w:val="0053605C"/>
    <w:rsid w:val="0053637E"/>
    <w:rsid w:val="00536718"/>
    <w:rsid w:val="00536772"/>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5A9"/>
    <w:rsid w:val="005426E1"/>
    <w:rsid w:val="0054275D"/>
    <w:rsid w:val="005431ED"/>
    <w:rsid w:val="005434E6"/>
    <w:rsid w:val="0054361C"/>
    <w:rsid w:val="005436A5"/>
    <w:rsid w:val="005436D7"/>
    <w:rsid w:val="00543703"/>
    <w:rsid w:val="005439DA"/>
    <w:rsid w:val="00543A66"/>
    <w:rsid w:val="00543A83"/>
    <w:rsid w:val="00543EC1"/>
    <w:rsid w:val="00544220"/>
    <w:rsid w:val="005443BF"/>
    <w:rsid w:val="005444D2"/>
    <w:rsid w:val="00544567"/>
    <w:rsid w:val="0054494C"/>
    <w:rsid w:val="00544C33"/>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FA0"/>
    <w:rsid w:val="00547FC0"/>
    <w:rsid w:val="00550125"/>
    <w:rsid w:val="005504D9"/>
    <w:rsid w:val="00550922"/>
    <w:rsid w:val="00550C80"/>
    <w:rsid w:val="00550D6F"/>
    <w:rsid w:val="00550E74"/>
    <w:rsid w:val="00550E94"/>
    <w:rsid w:val="005511B1"/>
    <w:rsid w:val="00551E1E"/>
    <w:rsid w:val="00551E52"/>
    <w:rsid w:val="00552038"/>
    <w:rsid w:val="0055233E"/>
    <w:rsid w:val="00552569"/>
    <w:rsid w:val="005526F2"/>
    <w:rsid w:val="00552DF7"/>
    <w:rsid w:val="00552FF4"/>
    <w:rsid w:val="0055345C"/>
    <w:rsid w:val="0055390C"/>
    <w:rsid w:val="00553C5D"/>
    <w:rsid w:val="0055410A"/>
    <w:rsid w:val="005547CB"/>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A2C"/>
    <w:rsid w:val="00556D6B"/>
    <w:rsid w:val="00556E18"/>
    <w:rsid w:val="00556FEA"/>
    <w:rsid w:val="005570E7"/>
    <w:rsid w:val="0055718D"/>
    <w:rsid w:val="00557464"/>
    <w:rsid w:val="0055771C"/>
    <w:rsid w:val="00557951"/>
    <w:rsid w:val="00557B02"/>
    <w:rsid w:val="00557CAB"/>
    <w:rsid w:val="00557F39"/>
    <w:rsid w:val="00557F3A"/>
    <w:rsid w:val="00560980"/>
    <w:rsid w:val="00560AC9"/>
    <w:rsid w:val="00560DDA"/>
    <w:rsid w:val="00560EBB"/>
    <w:rsid w:val="00561250"/>
    <w:rsid w:val="0056134D"/>
    <w:rsid w:val="005617E8"/>
    <w:rsid w:val="00561A95"/>
    <w:rsid w:val="00561BF6"/>
    <w:rsid w:val="00561D34"/>
    <w:rsid w:val="00561E4A"/>
    <w:rsid w:val="0056202B"/>
    <w:rsid w:val="005627AA"/>
    <w:rsid w:val="00562AD8"/>
    <w:rsid w:val="00562CDC"/>
    <w:rsid w:val="00563516"/>
    <w:rsid w:val="00563855"/>
    <w:rsid w:val="00563ADB"/>
    <w:rsid w:val="00563FD2"/>
    <w:rsid w:val="00564324"/>
    <w:rsid w:val="0056434D"/>
    <w:rsid w:val="00564421"/>
    <w:rsid w:val="005647FD"/>
    <w:rsid w:val="00564909"/>
    <w:rsid w:val="005651F7"/>
    <w:rsid w:val="00565239"/>
    <w:rsid w:val="005655BE"/>
    <w:rsid w:val="00565679"/>
    <w:rsid w:val="00565E28"/>
    <w:rsid w:val="00565F7D"/>
    <w:rsid w:val="00565FA5"/>
    <w:rsid w:val="0056601C"/>
    <w:rsid w:val="0056613E"/>
    <w:rsid w:val="00566B83"/>
    <w:rsid w:val="00566C80"/>
    <w:rsid w:val="00566E03"/>
    <w:rsid w:val="0056719E"/>
    <w:rsid w:val="005676C4"/>
    <w:rsid w:val="00567BE6"/>
    <w:rsid w:val="00567CD5"/>
    <w:rsid w:val="005701C5"/>
    <w:rsid w:val="005703E3"/>
    <w:rsid w:val="0057054C"/>
    <w:rsid w:val="005706C1"/>
    <w:rsid w:val="00570825"/>
    <w:rsid w:val="005708C3"/>
    <w:rsid w:val="005708C6"/>
    <w:rsid w:val="00570A22"/>
    <w:rsid w:val="00570C83"/>
    <w:rsid w:val="00571358"/>
    <w:rsid w:val="00571382"/>
    <w:rsid w:val="005719CC"/>
    <w:rsid w:val="00571C9B"/>
    <w:rsid w:val="00571D1D"/>
    <w:rsid w:val="0057225B"/>
    <w:rsid w:val="0057226F"/>
    <w:rsid w:val="00572364"/>
    <w:rsid w:val="00572583"/>
    <w:rsid w:val="00572643"/>
    <w:rsid w:val="00572700"/>
    <w:rsid w:val="00572CD9"/>
    <w:rsid w:val="00572DB1"/>
    <w:rsid w:val="00572E58"/>
    <w:rsid w:val="00572F26"/>
    <w:rsid w:val="00572F9D"/>
    <w:rsid w:val="005730FF"/>
    <w:rsid w:val="005732F8"/>
    <w:rsid w:val="0057380A"/>
    <w:rsid w:val="00573948"/>
    <w:rsid w:val="00573BB0"/>
    <w:rsid w:val="00573D1D"/>
    <w:rsid w:val="00573D2B"/>
    <w:rsid w:val="00573F24"/>
    <w:rsid w:val="00574167"/>
    <w:rsid w:val="00574454"/>
    <w:rsid w:val="00574694"/>
    <w:rsid w:val="00574886"/>
    <w:rsid w:val="00574A09"/>
    <w:rsid w:val="00574B86"/>
    <w:rsid w:val="00574DAC"/>
    <w:rsid w:val="005753DB"/>
    <w:rsid w:val="005758BA"/>
    <w:rsid w:val="00575E27"/>
    <w:rsid w:val="00575EC1"/>
    <w:rsid w:val="00575FE0"/>
    <w:rsid w:val="0057672D"/>
    <w:rsid w:val="00576833"/>
    <w:rsid w:val="00576A37"/>
    <w:rsid w:val="00576FC7"/>
    <w:rsid w:val="00577368"/>
    <w:rsid w:val="005777AC"/>
    <w:rsid w:val="00577CC1"/>
    <w:rsid w:val="00577EB4"/>
    <w:rsid w:val="00577F3D"/>
    <w:rsid w:val="00580150"/>
    <w:rsid w:val="00580735"/>
    <w:rsid w:val="005809EB"/>
    <w:rsid w:val="00580E45"/>
    <w:rsid w:val="005815D2"/>
    <w:rsid w:val="005818D4"/>
    <w:rsid w:val="005819D7"/>
    <w:rsid w:val="00581F00"/>
    <w:rsid w:val="00581F40"/>
    <w:rsid w:val="005829CC"/>
    <w:rsid w:val="00582DD0"/>
    <w:rsid w:val="00582E3D"/>
    <w:rsid w:val="00583147"/>
    <w:rsid w:val="00583250"/>
    <w:rsid w:val="005836D0"/>
    <w:rsid w:val="005837D3"/>
    <w:rsid w:val="00583B99"/>
    <w:rsid w:val="00583C6C"/>
    <w:rsid w:val="00583E78"/>
    <w:rsid w:val="00584003"/>
    <w:rsid w:val="00584496"/>
    <w:rsid w:val="00584EC4"/>
    <w:rsid w:val="00585932"/>
    <w:rsid w:val="00585C3A"/>
    <w:rsid w:val="00585C4B"/>
    <w:rsid w:val="00585CBD"/>
    <w:rsid w:val="00585FF5"/>
    <w:rsid w:val="0058628A"/>
    <w:rsid w:val="005863AF"/>
    <w:rsid w:val="00586405"/>
    <w:rsid w:val="00586696"/>
    <w:rsid w:val="00586897"/>
    <w:rsid w:val="005868B8"/>
    <w:rsid w:val="00586EA1"/>
    <w:rsid w:val="00586F08"/>
    <w:rsid w:val="00587056"/>
    <w:rsid w:val="00587117"/>
    <w:rsid w:val="005872B5"/>
    <w:rsid w:val="0058759B"/>
    <w:rsid w:val="0058764D"/>
    <w:rsid w:val="00587814"/>
    <w:rsid w:val="00587970"/>
    <w:rsid w:val="00587F35"/>
    <w:rsid w:val="0059015F"/>
    <w:rsid w:val="00590203"/>
    <w:rsid w:val="00590B59"/>
    <w:rsid w:val="00590BF6"/>
    <w:rsid w:val="00591777"/>
    <w:rsid w:val="00591B9C"/>
    <w:rsid w:val="00591D43"/>
    <w:rsid w:val="00592160"/>
    <w:rsid w:val="005923C9"/>
    <w:rsid w:val="0059284F"/>
    <w:rsid w:val="005928BF"/>
    <w:rsid w:val="005934BF"/>
    <w:rsid w:val="00593A7F"/>
    <w:rsid w:val="00593ADD"/>
    <w:rsid w:val="00594131"/>
    <w:rsid w:val="005943C6"/>
    <w:rsid w:val="00594961"/>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2229"/>
    <w:rsid w:val="005A23B0"/>
    <w:rsid w:val="005A25EB"/>
    <w:rsid w:val="005A28F0"/>
    <w:rsid w:val="005A29CF"/>
    <w:rsid w:val="005A2B1C"/>
    <w:rsid w:val="005A3040"/>
    <w:rsid w:val="005A320D"/>
    <w:rsid w:val="005A36E3"/>
    <w:rsid w:val="005A3A31"/>
    <w:rsid w:val="005A3B1E"/>
    <w:rsid w:val="005A3BDC"/>
    <w:rsid w:val="005A40D5"/>
    <w:rsid w:val="005A440D"/>
    <w:rsid w:val="005A4999"/>
    <w:rsid w:val="005A4E38"/>
    <w:rsid w:val="005A50CE"/>
    <w:rsid w:val="005A51B6"/>
    <w:rsid w:val="005A569F"/>
    <w:rsid w:val="005A578E"/>
    <w:rsid w:val="005A588D"/>
    <w:rsid w:val="005A59CF"/>
    <w:rsid w:val="005A6A3A"/>
    <w:rsid w:val="005A6AAB"/>
    <w:rsid w:val="005A6AD4"/>
    <w:rsid w:val="005A6F61"/>
    <w:rsid w:val="005A6FA1"/>
    <w:rsid w:val="005A71E4"/>
    <w:rsid w:val="005A7AE0"/>
    <w:rsid w:val="005A7D34"/>
    <w:rsid w:val="005A7D46"/>
    <w:rsid w:val="005A7DAB"/>
    <w:rsid w:val="005A7F50"/>
    <w:rsid w:val="005A7F72"/>
    <w:rsid w:val="005B009D"/>
    <w:rsid w:val="005B0529"/>
    <w:rsid w:val="005B056C"/>
    <w:rsid w:val="005B0822"/>
    <w:rsid w:val="005B0F23"/>
    <w:rsid w:val="005B13B6"/>
    <w:rsid w:val="005B1697"/>
    <w:rsid w:val="005B1BC6"/>
    <w:rsid w:val="005B233F"/>
    <w:rsid w:val="005B2D4D"/>
    <w:rsid w:val="005B2EB8"/>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7ED"/>
    <w:rsid w:val="005B6A24"/>
    <w:rsid w:val="005B6C5F"/>
    <w:rsid w:val="005B6FAE"/>
    <w:rsid w:val="005B703E"/>
    <w:rsid w:val="005B70E8"/>
    <w:rsid w:val="005B7824"/>
    <w:rsid w:val="005B7EF7"/>
    <w:rsid w:val="005C0625"/>
    <w:rsid w:val="005C06DB"/>
    <w:rsid w:val="005C0904"/>
    <w:rsid w:val="005C09BF"/>
    <w:rsid w:val="005C0D61"/>
    <w:rsid w:val="005C0DDE"/>
    <w:rsid w:val="005C11DA"/>
    <w:rsid w:val="005C1225"/>
    <w:rsid w:val="005C132F"/>
    <w:rsid w:val="005C14D0"/>
    <w:rsid w:val="005C1752"/>
    <w:rsid w:val="005C1DF0"/>
    <w:rsid w:val="005C2144"/>
    <w:rsid w:val="005C26FC"/>
    <w:rsid w:val="005C27BC"/>
    <w:rsid w:val="005C2806"/>
    <w:rsid w:val="005C33D3"/>
    <w:rsid w:val="005C3501"/>
    <w:rsid w:val="005C376D"/>
    <w:rsid w:val="005C3A28"/>
    <w:rsid w:val="005C3A65"/>
    <w:rsid w:val="005C3CDF"/>
    <w:rsid w:val="005C3D7D"/>
    <w:rsid w:val="005C4080"/>
    <w:rsid w:val="005C41DC"/>
    <w:rsid w:val="005C4233"/>
    <w:rsid w:val="005C440F"/>
    <w:rsid w:val="005C4B4D"/>
    <w:rsid w:val="005C4D30"/>
    <w:rsid w:val="005C4DE3"/>
    <w:rsid w:val="005C5379"/>
    <w:rsid w:val="005C556F"/>
    <w:rsid w:val="005C57AB"/>
    <w:rsid w:val="005C5849"/>
    <w:rsid w:val="005C6110"/>
    <w:rsid w:val="005C69C5"/>
    <w:rsid w:val="005C6E93"/>
    <w:rsid w:val="005C6FD9"/>
    <w:rsid w:val="005C7087"/>
    <w:rsid w:val="005C7340"/>
    <w:rsid w:val="005C7A54"/>
    <w:rsid w:val="005C7CAD"/>
    <w:rsid w:val="005C7EF8"/>
    <w:rsid w:val="005D0102"/>
    <w:rsid w:val="005D02FA"/>
    <w:rsid w:val="005D047B"/>
    <w:rsid w:val="005D0790"/>
    <w:rsid w:val="005D0DE9"/>
    <w:rsid w:val="005D0F67"/>
    <w:rsid w:val="005D1AE0"/>
    <w:rsid w:val="005D1F89"/>
    <w:rsid w:val="005D20FC"/>
    <w:rsid w:val="005D214D"/>
    <w:rsid w:val="005D226E"/>
    <w:rsid w:val="005D241F"/>
    <w:rsid w:val="005D24A2"/>
    <w:rsid w:val="005D26D0"/>
    <w:rsid w:val="005D26D7"/>
    <w:rsid w:val="005D2A49"/>
    <w:rsid w:val="005D2B7E"/>
    <w:rsid w:val="005D2EE8"/>
    <w:rsid w:val="005D3100"/>
    <w:rsid w:val="005D31C7"/>
    <w:rsid w:val="005D31D3"/>
    <w:rsid w:val="005D35E3"/>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E13"/>
    <w:rsid w:val="005E0F0D"/>
    <w:rsid w:val="005E1173"/>
    <w:rsid w:val="005E1385"/>
    <w:rsid w:val="005E1393"/>
    <w:rsid w:val="005E1A58"/>
    <w:rsid w:val="005E1C06"/>
    <w:rsid w:val="005E1FEB"/>
    <w:rsid w:val="005E20C9"/>
    <w:rsid w:val="005E2369"/>
    <w:rsid w:val="005E23D8"/>
    <w:rsid w:val="005E2980"/>
    <w:rsid w:val="005E2E2C"/>
    <w:rsid w:val="005E2F89"/>
    <w:rsid w:val="005E32AC"/>
    <w:rsid w:val="005E35FD"/>
    <w:rsid w:val="005E383F"/>
    <w:rsid w:val="005E39D1"/>
    <w:rsid w:val="005E3B3E"/>
    <w:rsid w:val="005E41E2"/>
    <w:rsid w:val="005E48F7"/>
    <w:rsid w:val="005E4B4D"/>
    <w:rsid w:val="005E4F80"/>
    <w:rsid w:val="005E4FBD"/>
    <w:rsid w:val="005E5009"/>
    <w:rsid w:val="005E5137"/>
    <w:rsid w:val="005E548F"/>
    <w:rsid w:val="005E5563"/>
    <w:rsid w:val="005E580A"/>
    <w:rsid w:val="005E5E27"/>
    <w:rsid w:val="005E66F1"/>
    <w:rsid w:val="005E6888"/>
    <w:rsid w:val="005E6AFB"/>
    <w:rsid w:val="005E6E6E"/>
    <w:rsid w:val="005E6EDE"/>
    <w:rsid w:val="005E6FDD"/>
    <w:rsid w:val="005E71BC"/>
    <w:rsid w:val="005E7698"/>
    <w:rsid w:val="005E794F"/>
    <w:rsid w:val="005E79EC"/>
    <w:rsid w:val="005E7C1E"/>
    <w:rsid w:val="005F0123"/>
    <w:rsid w:val="005F031E"/>
    <w:rsid w:val="005F06AD"/>
    <w:rsid w:val="005F0B4C"/>
    <w:rsid w:val="005F0B53"/>
    <w:rsid w:val="005F0C46"/>
    <w:rsid w:val="005F0C56"/>
    <w:rsid w:val="005F0F84"/>
    <w:rsid w:val="005F1674"/>
    <w:rsid w:val="005F1AF3"/>
    <w:rsid w:val="005F1C0B"/>
    <w:rsid w:val="005F1CE1"/>
    <w:rsid w:val="005F1FE4"/>
    <w:rsid w:val="005F28DA"/>
    <w:rsid w:val="005F2E3C"/>
    <w:rsid w:val="005F2ECA"/>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F9C"/>
    <w:rsid w:val="005F6FFC"/>
    <w:rsid w:val="005F7133"/>
    <w:rsid w:val="005F7928"/>
    <w:rsid w:val="005F7BB3"/>
    <w:rsid w:val="005F7F11"/>
    <w:rsid w:val="00600127"/>
    <w:rsid w:val="00600292"/>
    <w:rsid w:val="006004D6"/>
    <w:rsid w:val="006004DE"/>
    <w:rsid w:val="0060091F"/>
    <w:rsid w:val="00600B14"/>
    <w:rsid w:val="00601072"/>
    <w:rsid w:val="0060144E"/>
    <w:rsid w:val="00601564"/>
    <w:rsid w:val="006015C5"/>
    <w:rsid w:val="00601754"/>
    <w:rsid w:val="006017A7"/>
    <w:rsid w:val="00601D4D"/>
    <w:rsid w:val="00601FCD"/>
    <w:rsid w:val="00602354"/>
    <w:rsid w:val="0060254B"/>
    <w:rsid w:val="0060268D"/>
    <w:rsid w:val="0060292A"/>
    <w:rsid w:val="00602ED0"/>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7039"/>
    <w:rsid w:val="00607244"/>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7FA"/>
    <w:rsid w:val="006128FF"/>
    <w:rsid w:val="00612C24"/>
    <w:rsid w:val="00612C73"/>
    <w:rsid w:val="00612D3C"/>
    <w:rsid w:val="00612FB6"/>
    <w:rsid w:val="00613036"/>
    <w:rsid w:val="006134CE"/>
    <w:rsid w:val="006138D8"/>
    <w:rsid w:val="00613D19"/>
    <w:rsid w:val="00614064"/>
    <w:rsid w:val="006141D8"/>
    <w:rsid w:val="006144AB"/>
    <w:rsid w:val="00614CB2"/>
    <w:rsid w:val="00614CB4"/>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B6A"/>
    <w:rsid w:val="00621C0B"/>
    <w:rsid w:val="00621C72"/>
    <w:rsid w:val="00621CAD"/>
    <w:rsid w:val="00622266"/>
    <w:rsid w:val="00622425"/>
    <w:rsid w:val="0062286B"/>
    <w:rsid w:val="00623084"/>
    <w:rsid w:val="00623427"/>
    <w:rsid w:val="006239D5"/>
    <w:rsid w:val="00623A42"/>
    <w:rsid w:val="00623B36"/>
    <w:rsid w:val="00623EF3"/>
    <w:rsid w:val="0062437B"/>
    <w:rsid w:val="00624453"/>
    <w:rsid w:val="006245F2"/>
    <w:rsid w:val="0062482C"/>
    <w:rsid w:val="00624AFA"/>
    <w:rsid w:val="00624C6E"/>
    <w:rsid w:val="00624FB3"/>
    <w:rsid w:val="006254FC"/>
    <w:rsid w:val="00625804"/>
    <w:rsid w:val="006259DB"/>
    <w:rsid w:val="00625B24"/>
    <w:rsid w:val="00626216"/>
    <w:rsid w:val="00626416"/>
    <w:rsid w:val="0062657C"/>
    <w:rsid w:val="00626C25"/>
    <w:rsid w:val="00626E64"/>
    <w:rsid w:val="00627432"/>
    <w:rsid w:val="006274A7"/>
    <w:rsid w:val="006275A2"/>
    <w:rsid w:val="00627BA3"/>
    <w:rsid w:val="00627C39"/>
    <w:rsid w:val="00627E44"/>
    <w:rsid w:val="006300D7"/>
    <w:rsid w:val="00630438"/>
    <w:rsid w:val="006306E2"/>
    <w:rsid w:val="00631007"/>
    <w:rsid w:val="00631826"/>
    <w:rsid w:val="00631C9F"/>
    <w:rsid w:val="00632029"/>
    <w:rsid w:val="00632507"/>
    <w:rsid w:val="00632550"/>
    <w:rsid w:val="006326BC"/>
    <w:rsid w:val="0063290E"/>
    <w:rsid w:val="00632927"/>
    <w:rsid w:val="00632A0E"/>
    <w:rsid w:val="00632A4C"/>
    <w:rsid w:val="00632BE7"/>
    <w:rsid w:val="006333B2"/>
    <w:rsid w:val="00633951"/>
    <w:rsid w:val="0063395F"/>
    <w:rsid w:val="00633965"/>
    <w:rsid w:val="00633972"/>
    <w:rsid w:val="00633B5E"/>
    <w:rsid w:val="00633C0A"/>
    <w:rsid w:val="00633D62"/>
    <w:rsid w:val="0063405E"/>
    <w:rsid w:val="006341AD"/>
    <w:rsid w:val="00634411"/>
    <w:rsid w:val="00634480"/>
    <w:rsid w:val="006347F5"/>
    <w:rsid w:val="00635210"/>
    <w:rsid w:val="006356FE"/>
    <w:rsid w:val="006357C8"/>
    <w:rsid w:val="00635DF3"/>
    <w:rsid w:val="00635E1A"/>
    <w:rsid w:val="00635EDC"/>
    <w:rsid w:val="00635F56"/>
    <w:rsid w:val="00636094"/>
    <w:rsid w:val="006366EE"/>
    <w:rsid w:val="0063681F"/>
    <w:rsid w:val="00636A76"/>
    <w:rsid w:val="00636CF0"/>
    <w:rsid w:val="006373C7"/>
    <w:rsid w:val="006374F0"/>
    <w:rsid w:val="006376F4"/>
    <w:rsid w:val="00637E00"/>
    <w:rsid w:val="006401A7"/>
    <w:rsid w:val="006401C6"/>
    <w:rsid w:val="00640207"/>
    <w:rsid w:val="00640222"/>
    <w:rsid w:val="00640263"/>
    <w:rsid w:val="00640415"/>
    <w:rsid w:val="00640529"/>
    <w:rsid w:val="006409F3"/>
    <w:rsid w:val="00641061"/>
    <w:rsid w:val="00641092"/>
    <w:rsid w:val="006412F0"/>
    <w:rsid w:val="0064150F"/>
    <w:rsid w:val="006419ED"/>
    <w:rsid w:val="00642C15"/>
    <w:rsid w:val="00642D10"/>
    <w:rsid w:val="00643556"/>
    <w:rsid w:val="00643751"/>
    <w:rsid w:val="00643769"/>
    <w:rsid w:val="006437A9"/>
    <w:rsid w:val="006437EE"/>
    <w:rsid w:val="00643887"/>
    <w:rsid w:val="00643973"/>
    <w:rsid w:val="0064398B"/>
    <w:rsid w:val="00644200"/>
    <w:rsid w:val="0064428B"/>
    <w:rsid w:val="00644511"/>
    <w:rsid w:val="00644864"/>
    <w:rsid w:val="0064486C"/>
    <w:rsid w:val="00644A33"/>
    <w:rsid w:val="00644E60"/>
    <w:rsid w:val="00644F77"/>
    <w:rsid w:val="006455A3"/>
    <w:rsid w:val="006457B7"/>
    <w:rsid w:val="00646037"/>
    <w:rsid w:val="006464DB"/>
    <w:rsid w:val="00646A90"/>
    <w:rsid w:val="00646CE0"/>
    <w:rsid w:val="00646CF2"/>
    <w:rsid w:val="006473EE"/>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AF"/>
    <w:rsid w:val="00652BB4"/>
    <w:rsid w:val="00652D03"/>
    <w:rsid w:val="00653205"/>
    <w:rsid w:val="00653273"/>
    <w:rsid w:val="006537FA"/>
    <w:rsid w:val="00653830"/>
    <w:rsid w:val="00653B8D"/>
    <w:rsid w:val="00654346"/>
    <w:rsid w:val="006544F6"/>
    <w:rsid w:val="00654591"/>
    <w:rsid w:val="00654B42"/>
    <w:rsid w:val="00654C81"/>
    <w:rsid w:val="00655070"/>
    <w:rsid w:val="00655223"/>
    <w:rsid w:val="006552C8"/>
    <w:rsid w:val="006556BD"/>
    <w:rsid w:val="00655780"/>
    <w:rsid w:val="0065594D"/>
    <w:rsid w:val="00655C91"/>
    <w:rsid w:val="00655CE9"/>
    <w:rsid w:val="006561FF"/>
    <w:rsid w:val="00656310"/>
    <w:rsid w:val="006567BF"/>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528"/>
    <w:rsid w:val="00661636"/>
    <w:rsid w:val="00661996"/>
    <w:rsid w:val="00661C4E"/>
    <w:rsid w:val="00661CC2"/>
    <w:rsid w:val="00662166"/>
    <w:rsid w:val="006621F4"/>
    <w:rsid w:val="0066249D"/>
    <w:rsid w:val="0066279C"/>
    <w:rsid w:val="00662966"/>
    <w:rsid w:val="00662974"/>
    <w:rsid w:val="00662A3C"/>
    <w:rsid w:val="00662AAD"/>
    <w:rsid w:val="00662FA2"/>
    <w:rsid w:val="0066331F"/>
    <w:rsid w:val="006635DC"/>
    <w:rsid w:val="00663908"/>
    <w:rsid w:val="0066402E"/>
    <w:rsid w:val="00664032"/>
    <w:rsid w:val="00664391"/>
    <w:rsid w:val="006644FB"/>
    <w:rsid w:val="006646D1"/>
    <w:rsid w:val="006646F4"/>
    <w:rsid w:val="00664B8C"/>
    <w:rsid w:val="00664F87"/>
    <w:rsid w:val="00665229"/>
    <w:rsid w:val="00665301"/>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1"/>
    <w:rsid w:val="00670402"/>
    <w:rsid w:val="006704BF"/>
    <w:rsid w:val="00670AD6"/>
    <w:rsid w:val="00670ECD"/>
    <w:rsid w:val="00671122"/>
    <w:rsid w:val="00671897"/>
    <w:rsid w:val="00671C8F"/>
    <w:rsid w:val="0067205E"/>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252"/>
    <w:rsid w:val="006767B8"/>
    <w:rsid w:val="006769FF"/>
    <w:rsid w:val="00676E98"/>
    <w:rsid w:val="00677139"/>
    <w:rsid w:val="00677725"/>
    <w:rsid w:val="00677D44"/>
    <w:rsid w:val="00677D6D"/>
    <w:rsid w:val="0068013A"/>
    <w:rsid w:val="00680A97"/>
    <w:rsid w:val="00680D9B"/>
    <w:rsid w:val="00680EA0"/>
    <w:rsid w:val="00680F30"/>
    <w:rsid w:val="00680F81"/>
    <w:rsid w:val="0068102D"/>
    <w:rsid w:val="00681237"/>
    <w:rsid w:val="006813DF"/>
    <w:rsid w:val="006816E8"/>
    <w:rsid w:val="006819AA"/>
    <w:rsid w:val="006819F6"/>
    <w:rsid w:val="00681B41"/>
    <w:rsid w:val="00681D15"/>
    <w:rsid w:val="00681E8E"/>
    <w:rsid w:val="0068226B"/>
    <w:rsid w:val="00682318"/>
    <w:rsid w:val="006825FD"/>
    <w:rsid w:val="00682675"/>
    <w:rsid w:val="00682935"/>
    <w:rsid w:val="00682A4A"/>
    <w:rsid w:val="00682B0F"/>
    <w:rsid w:val="00682DCA"/>
    <w:rsid w:val="00682ED3"/>
    <w:rsid w:val="00683392"/>
    <w:rsid w:val="00683683"/>
    <w:rsid w:val="00683993"/>
    <w:rsid w:val="00683C0B"/>
    <w:rsid w:val="00683D7F"/>
    <w:rsid w:val="00684258"/>
    <w:rsid w:val="006849D0"/>
    <w:rsid w:val="00684E2E"/>
    <w:rsid w:val="00685725"/>
    <w:rsid w:val="00685BB7"/>
    <w:rsid w:val="00685D3B"/>
    <w:rsid w:val="0068608B"/>
    <w:rsid w:val="0068623E"/>
    <w:rsid w:val="00686310"/>
    <w:rsid w:val="00686366"/>
    <w:rsid w:val="006864F7"/>
    <w:rsid w:val="00686533"/>
    <w:rsid w:val="0068653A"/>
    <w:rsid w:val="0068673B"/>
    <w:rsid w:val="00687141"/>
    <w:rsid w:val="0068721F"/>
    <w:rsid w:val="00687E09"/>
    <w:rsid w:val="006901CD"/>
    <w:rsid w:val="006905B3"/>
    <w:rsid w:val="00690D12"/>
    <w:rsid w:val="00690D66"/>
    <w:rsid w:val="00690F0E"/>
    <w:rsid w:val="00691885"/>
    <w:rsid w:val="006919C5"/>
    <w:rsid w:val="00691D43"/>
    <w:rsid w:val="006925FF"/>
    <w:rsid w:val="00692602"/>
    <w:rsid w:val="00692799"/>
    <w:rsid w:val="006927F0"/>
    <w:rsid w:val="00692898"/>
    <w:rsid w:val="0069291A"/>
    <w:rsid w:val="00692979"/>
    <w:rsid w:val="00692A0D"/>
    <w:rsid w:val="00692BB9"/>
    <w:rsid w:val="00692D65"/>
    <w:rsid w:val="00692F5C"/>
    <w:rsid w:val="00693077"/>
    <w:rsid w:val="00693295"/>
    <w:rsid w:val="00693873"/>
    <w:rsid w:val="00693BE4"/>
    <w:rsid w:val="00693CA1"/>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D5A"/>
    <w:rsid w:val="00697E3A"/>
    <w:rsid w:val="006A015F"/>
    <w:rsid w:val="006A05EF"/>
    <w:rsid w:val="006A0942"/>
    <w:rsid w:val="006A0993"/>
    <w:rsid w:val="006A0A03"/>
    <w:rsid w:val="006A108E"/>
    <w:rsid w:val="006A13D0"/>
    <w:rsid w:val="006A13EF"/>
    <w:rsid w:val="006A18CF"/>
    <w:rsid w:val="006A18DD"/>
    <w:rsid w:val="006A1D48"/>
    <w:rsid w:val="006A2231"/>
    <w:rsid w:val="006A2347"/>
    <w:rsid w:val="006A24B3"/>
    <w:rsid w:val="006A2595"/>
    <w:rsid w:val="006A2D0E"/>
    <w:rsid w:val="006A2E1C"/>
    <w:rsid w:val="006A2E66"/>
    <w:rsid w:val="006A3227"/>
    <w:rsid w:val="006A3396"/>
    <w:rsid w:val="006A3574"/>
    <w:rsid w:val="006A35AF"/>
    <w:rsid w:val="006A376D"/>
    <w:rsid w:val="006A3F94"/>
    <w:rsid w:val="006A4113"/>
    <w:rsid w:val="006A41F4"/>
    <w:rsid w:val="006A457C"/>
    <w:rsid w:val="006A4584"/>
    <w:rsid w:val="006A484F"/>
    <w:rsid w:val="006A49B5"/>
    <w:rsid w:val="006A4D7C"/>
    <w:rsid w:val="006A5052"/>
    <w:rsid w:val="006A5185"/>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DB1"/>
    <w:rsid w:val="006A7F27"/>
    <w:rsid w:val="006A7FDD"/>
    <w:rsid w:val="006B0489"/>
    <w:rsid w:val="006B04DC"/>
    <w:rsid w:val="006B0C66"/>
    <w:rsid w:val="006B0E3C"/>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8E0"/>
    <w:rsid w:val="006B2BC5"/>
    <w:rsid w:val="006B3294"/>
    <w:rsid w:val="006B3598"/>
    <w:rsid w:val="006B393F"/>
    <w:rsid w:val="006B3E55"/>
    <w:rsid w:val="006B40F5"/>
    <w:rsid w:val="006B415A"/>
    <w:rsid w:val="006B43A2"/>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87D"/>
    <w:rsid w:val="006C1B3F"/>
    <w:rsid w:val="006C2249"/>
    <w:rsid w:val="006C2F32"/>
    <w:rsid w:val="006C375B"/>
    <w:rsid w:val="006C377A"/>
    <w:rsid w:val="006C3818"/>
    <w:rsid w:val="006C38A8"/>
    <w:rsid w:val="006C38DB"/>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C7F99"/>
    <w:rsid w:val="006D00B9"/>
    <w:rsid w:val="006D0233"/>
    <w:rsid w:val="006D03CD"/>
    <w:rsid w:val="006D0A70"/>
    <w:rsid w:val="006D0AD9"/>
    <w:rsid w:val="006D0DED"/>
    <w:rsid w:val="006D0E79"/>
    <w:rsid w:val="006D1407"/>
    <w:rsid w:val="006D1543"/>
    <w:rsid w:val="006D19ED"/>
    <w:rsid w:val="006D1A23"/>
    <w:rsid w:val="006D1F1A"/>
    <w:rsid w:val="006D21FF"/>
    <w:rsid w:val="006D2627"/>
    <w:rsid w:val="006D2ABF"/>
    <w:rsid w:val="006D2B5D"/>
    <w:rsid w:val="006D31AF"/>
    <w:rsid w:val="006D31DD"/>
    <w:rsid w:val="006D353E"/>
    <w:rsid w:val="006D423B"/>
    <w:rsid w:val="006D431E"/>
    <w:rsid w:val="006D46C9"/>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C1C"/>
    <w:rsid w:val="006D6CFD"/>
    <w:rsid w:val="006D72A1"/>
    <w:rsid w:val="006D7598"/>
    <w:rsid w:val="006D7B3C"/>
    <w:rsid w:val="006D7B93"/>
    <w:rsid w:val="006D7DAD"/>
    <w:rsid w:val="006E00B2"/>
    <w:rsid w:val="006E05E0"/>
    <w:rsid w:val="006E088D"/>
    <w:rsid w:val="006E09BF"/>
    <w:rsid w:val="006E0B16"/>
    <w:rsid w:val="006E0E60"/>
    <w:rsid w:val="006E0ED0"/>
    <w:rsid w:val="006E11D4"/>
    <w:rsid w:val="006E13B5"/>
    <w:rsid w:val="006E176F"/>
    <w:rsid w:val="006E2190"/>
    <w:rsid w:val="006E22CC"/>
    <w:rsid w:val="006E2816"/>
    <w:rsid w:val="006E2AA6"/>
    <w:rsid w:val="006E2FED"/>
    <w:rsid w:val="006E32B6"/>
    <w:rsid w:val="006E348C"/>
    <w:rsid w:val="006E380D"/>
    <w:rsid w:val="006E3A42"/>
    <w:rsid w:val="006E3D3A"/>
    <w:rsid w:val="006E3DC3"/>
    <w:rsid w:val="006E4567"/>
    <w:rsid w:val="006E459B"/>
    <w:rsid w:val="006E45AE"/>
    <w:rsid w:val="006E4BBD"/>
    <w:rsid w:val="006E512D"/>
    <w:rsid w:val="006E5151"/>
    <w:rsid w:val="006E54EC"/>
    <w:rsid w:val="006E5545"/>
    <w:rsid w:val="006E554E"/>
    <w:rsid w:val="006E55A4"/>
    <w:rsid w:val="006E58AC"/>
    <w:rsid w:val="006E5E9E"/>
    <w:rsid w:val="006E63AC"/>
    <w:rsid w:val="006E67E2"/>
    <w:rsid w:val="006E6A05"/>
    <w:rsid w:val="006E6DA9"/>
    <w:rsid w:val="006E6F03"/>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9B"/>
    <w:rsid w:val="006F0EB1"/>
    <w:rsid w:val="006F1008"/>
    <w:rsid w:val="006F12C7"/>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35C"/>
    <w:rsid w:val="006F449F"/>
    <w:rsid w:val="006F4A19"/>
    <w:rsid w:val="006F4B36"/>
    <w:rsid w:val="006F557B"/>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915"/>
    <w:rsid w:val="006F7A92"/>
    <w:rsid w:val="006F7BD7"/>
    <w:rsid w:val="006F7C53"/>
    <w:rsid w:val="006F7DB2"/>
    <w:rsid w:val="006F7E42"/>
    <w:rsid w:val="006F7ED6"/>
    <w:rsid w:val="0070001A"/>
    <w:rsid w:val="00700042"/>
    <w:rsid w:val="0070023A"/>
    <w:rsid w:val="00700795"/>
    <w:rsid w:val="00700CE1"/>
    <w:rsid w:val="007013FB"/>
    <w:rsid w:val="00701584"/>
    <w:rsid w:val="007017EA"/>
    <w:rsid w:val="0070181F"/>
    <w:rsid w:val="0070193E"/>
    <w:rsid w:val="00701B27"/>
    <w:rsid w:val="00701FEC"/>
    <w:rsid w:val="00702009"/>
    <w:rsid w:val="00702876"/>
    <w:rsid w:val="007028E8"/>
    <w:rsid w:val="00702BFC"/>
    <w:rsid w:val="00702EB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7EF"/>
    <w:rsid w:val="00705A7C"/>
    <w:rsid w:val="00705E96"/>
    <w:rsid w:val="00706073"/>
    <w:rsid w:val="007062E8"/>
    <w:rsid w:val="0070652C"/>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4312"/>
    <w:rsid w:val="00714722"/>
    <w:rsid w:val="0071475C"/>
    <w:rsid w:val="00714D6A"/>
    <w:rsid w:val="0071594B"/>
    <w:rsid w:val="00715DFE"/>
    <w:rsid w:val="00715F49"/>
    <w:rsid w:val="007162F2"/>
    <w:rsid w:val="007163BF"/>
    <w:rsid w:val="0071649C"/>
    <w:rsid w:val="00716AEF"/>
    <w:rsid w:val="00716FC0"/>
    <w:rsid w:val="0071716F"/>
    <w:rsid w:val="00717267"/>
    <w:rsid w:val="007173A5"/>
    <w:rsid w:val="007178EE"/>
    <w:rsid w:val="00717B0A"/>
    <w:rsid w:val="00720759"/>
    <w:rsid w:val="007208F9"/>
    <w:rsid w:val="00720BD4"/>
    <w:rsid w:val="00720F97"/>
    <w:rsid w:val="007213BA"/>
    <w:rsid w:val="0072151E"/>
    <w:rsid w:val="007215A9"/>
    <w:rsid w:val="007218A9"/>
    <w:rsid w:val="0072190B"/>
    <w:rsid w:val="00721AC9"/>
    <w:rsid w:val="00721E1D"/>
    <w:rsid w:val="00722B72"/>
    <w:rsid w:val="0072326D"/>
    <w:rsid w:val="00723701"/>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6C3"/>
    <w:rsid w:val="00727E9F"/>
    <w:rsid w:val="007300DD"/>
    <w:rsid w:val="007302AF"/>
    <w:rsid w:val="00730302"/>
    <w:rsid w:val="007305A9"/>
    <w:rsid w:val="0073097B"/>
    <w:rsid w:val="0073116A"/>
    <w:rsid w:val="0073128B"/>
    <w:rsid w:val="0073171A"/>
    <w:rsid w:val="00731A41"/>
    <w:rsid w:val="00731B2A"/>
    <w:rsid w:val="00731D37"/>
    <w:rsid w:val="00731E4B"/>
    <w:rsid w:val="00732035"/>
    <w:rsid w:val="00732321"/>
    <w:rsid w:val="007327CE"/>
    <w:rsid w:val="00732A8C"/>
    <w:rsid w:val="00732E3A"/>
    <w:rsid w:val="007330FF"/>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1C3"/>
    <w:rsid w:val="0073637C"/>
    <w:rsid w:val="007368ED"/>
    <w:rsid w:val="00736D68"/>
    <w:rsid w:val="00736D7B"/>
    <w:rsid w:val="0073759D"/>
    <w:rsid w:val="007377ED"/>
    <w:rsid w:val="007379C8"/>
    <w:rsid w:val="00737BBB"/>
    <w:rsid w:val="00737C75"/>
    <w:rsid w:val="00737C8E"/>
    <w:rsid w:val="00737F20"/>
    <w:rsid w:val="007400A7"/>
    <w:rsid w:val="00740205"/>
    <w:rsid w:val="00740698"/>
    <w:rsid w:val="007406C0"/>
    <w:rsid w:val="00740733"/>
    <w:rsid w:val="00740AC1"/>
    <w:rsid w:val="00740CD3"/>
    <w:rsid w:val="0074108B"/>
    <w:rsid w:val="007411BA"/>
    <w:rsid w:val="00741ED8"/>
    <w:rsid w:val="007420C9"/>
    <w:rsid w:val="00742235"/>
    <w:rsid w:val="00742695"/>
    <w:rsid w:val="00742832"/>
    <w:rsid w:val="00742A51"/>
    <w:rsid w:val="00742BA2"/>
    <w:rsid w:val="00742BFB"/>
    <w:rsid w:val="00742CC3"/>
    <w:rsid w:val="00742EC0"/>
    <w:rsid w:val="00742FC1"/>
    <w:rsid w:val="00743757"/>
    <w:rsid w:val="00743867"/>
    <w:rsid w:val="00743AFE"/>
    <w:rsid w:val="00744055"/>
    <w:rsid w:val="007440E5"/>
    <w:rsid w:val="0074431A"/>
    <w:rsid w:val="00744563"/>
    <w:rsid w:val="007446AF"/>
    <w:rsid w:val="00744B79"/>
    <w:rsid w:val="00744FB1"/>
    <w:rsid w:val="0074576E"/>
    <w:rsid w:val="00745EBB"/>
    <w:rsid w:val="00745F9B"/>
    <w:rsid w:val="00746167"/>
    <w:rsid w:val="00746199"/>
    <w:rsid w:val="007461C7"/>
    <w:rsid w:val="0074644A"/>
    <w:rsid w:val="00746AAB"/>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C8B"/>
    <w:rsid w:val="00752FE7"/>
    <w:rsid w:val="007536BB"/>
    <w:rsid w:val="00753B9D"/>
    <w:rsid w:val="00753D6B"/>
    <w:rsid w:val="00753F01"/>
    <w:rsid w:val="0075412E"/>
    <w:rsid w:val="00754698"/>
    <w:rsid w:val="00754D64"/>
    <w:rsid w:val="00754EE4"/>
    <w:rsid w:val="0075522A"/>
    <w:rsid w:val="00755B06"/>
    <w:rsid w:val="00755B70"/>
    <w:rsid w:val="00755E06"/>
    <w:rsid w:val="007564B4"/>
    <w:rsid w:val="007565E2"/>
    <w:rsid w:val="00756B9C"/>
    <w:rsid w:val="00756C35"/>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9FB"/>
    <w:rsid w:val="0076200C"/>
    <w:rsid w:val="0076223E"/>
    <w:rsid w:val="007624B9"/>
    <w:rsid w:val="00762924"/>
    <w:rsid w:val="0076295C"/>
    <w:rsid w:val="00762A29"/>
    <w:rsid w:val="00763055"/>
    <w:rsid w:val="007632F6"/>
    <w:rsid w:val="0076375B"/>
    <w:rsid w:val="00763D32"/>
    <w:rsid w:val="007641AA"/>
    <w:rsid w:val="00764471"/>
    <w:rsid w:val="0076458E"/>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286"/>
    <w:rsid w:val="00766559"/>
    <w:rsid w:val="007667D5"/>
    <w:rsid w:val="00766B0E"/>
    <w:rsid w:val="00766BFB"/>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FB5"/>
    <w:rsid w:val="007721AD"/>
    <w:rsid w:val="00772900"/>
    <w:rsid w:val="00772D15"/>
    <w:rsid w:val="00772DC3"/>
    <w:rsid w:val="007733C4"/>
    <w:rsid w:val="00773F28"/>
    <w:rsid w:val="007743A1"/>
    <w:rsid w:val="007744EF"/>
    <w:rsid w:val="007750DC"/>
    <w:rsid w:val="00775330"/>
    <w:rsid w:val="00775BAA"/>
    <w:rsid w:val="00775EFD"/>
    <w:rsid w:val="00775F11"/>
    <w:rsid w:val="007762CD"/>
    <w:rsid w:val="0077666F"/>
    <w:rsid w:val="00776832"/>
    <w:rsid w:val="007768F2"/>
    <w:rsid w:val="00776BA0"/>
    <w:rsid w:val="00776E9E"/>
    <w:rsid w:val="0077703B"/>
    <w:rsid w:val="00777053"/>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CF"/>
    <w:rsid w:val="007816FD"/>
    <w:rsid w:val="007816FF"/>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42FE"/>
    <w:rsid w:val="00784702"/>
    <w:rsid w:val="00784C31"/>
    <w:rsid w:val="00784EA1"/>
    <w:rsid w:val="00784FC7"/>
    <w:rsid w:val="0078573B"/>
    <w:rsid w:val="00785A8A"/>
    <w:rsid w:val="00785E0F"/>
    <w:rsid w:val="00786032"/>
    <w:rsid w:val="007861D1"/>
    <w:rsid w:val="00786272"/>
    <w:rsid w:val="007864B2"/>
    <w:rsid w:val="00786566"/>
    <w:rsid w:val="00786620"/>
    <w:rsid w:val="00786802"/>
    <w:rsid w:val="007868B7"/>
    <w:rsid w:val="00786A4B"/>
    <w:rsid w:val="00786BC0"/>
    <w:rsid w:val="007872F5"/>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22A9"/>
    <w:rsid w:val="007926B7"/>
    <w:rsid w:val="0079279A"/>
    <w:rsid w:val="00792867"/>
    <w:rsid w:val="00792B57"/>
    <w:rsid w:val="00792BFC"/>
    <w:rsid w:val="00792C8A"/>
    <w:rsid w:val="00792ECC"/>
    <w:rsid w:val="00792ED5"/>
    <w:rsid w:val="00793213"/>
    <w:rsid w:val="007939C7"/>
    <w:rsid w:val="00793BDD"/>
    <w:rsid w:val="00793DED"/>
    <w:rsid w:val="00793F70"/>
    <w:rsid w:val="00794231"/>
    <w:rsid w:val="0079436C"/>
    <w:rsid w:val="007947FB"/>
    <w:rsid w:val="00794980"/>
    <w:rsid w:val="007949DE"/>
    <w:rsid w:val="007954AC"/>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2DE"/>
    <w:rsid w:val="007A15BA"/>
    <w:rsid w:val="007A166E"/>
    <w:rsid w:val="007A1B63"/>
    <w:rsid w:val="007A1BD6"/>
    <w:rsid w:val="007A1EF3"/>
    <w:rsid w:val="007A21EF"/>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B92"/>
    <w:rsid w:val="007B1061"/>
    <w:rsid w:val="007B10E9"/>
    <w:rsid w:val="007B1159"/>
    <w:rsid w:val="007B127D"/>
    <w:rsid w:val="007B15C5"/>
    <w:rsid w:val="007B1632"/>
    <w:rsid w:val="007B1F96"/>
    <w:rsid w:val="007B1F9A"/>
    <w:rsid w:val="007B21A9"/>
    <w:rsid w:val="007B2638"/>
    <w:rsid w:val="007B2719"/>
    <w:rsid w:val="007B314C"/>
    <w:rsid w:val="007B322B"/>
    <w:rsid w:val="007B327F"/>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68A"/>
    <w:rsid w:val="007B697F"/>
    <w:rsid w:val="007B6B8A"/>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482"/>
    <w:rsid w:val="007C377D"/>
    <w:rsid w:val="007C3CBD"/>
    <w:rsid w:val="007C3D88"/>
    <w:rsid w:val="007C3E76"/>
    <w:rsid w:val="007C3F14"/>
    <w:rsid w:val="007C4059"/>
    <w:rsid w:val="007C482D"/>
    <w:rsid w:val="007C485B"/>
    <w:rsid w:val="007C49F5"/>
    <w:rsid w:val="007C508D"/>
    <w:rsid w:val="007C515A"/>
    <w:rsid w:val="007C52ED"/>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A48"/>
    <w:rsid w:val="007C7D17"/>
    <w:rsid w:val="007C7EF3"/>
    <w:rsid w:val="007D020B"/>
    <w:rsid w:val="007D0677"/>
    <w:rsid w:val="007D0779"/>
    <w:rsid w:val="007D096E"/>
    <w:rsid w:val="007D098C"/>
    <w:rsid w:val="007D11B6"/>
    <w:rsid w:val="007D149C"/>
    <w:rsid w:val="007D1558"/>
    <w:rsid w:val="007D15F5"/>
    <w:rsid w:val="007D1836"/>
    <w:rsid w:val="007D188E"/>
    <w:rsid w:val="007D1B7C"/>
    <w:rsid w:val="007D212C"/>
    <w:rsid w:val="007D214A"/>
    <w:rsid w:val="007D23F9"/>
    <w:rsid w:val="007D2B63"/>
    <w:rsid w:val="007D357E"/>
    <w:rsid w:val="007D3889"/>
    <w:rsid w:val="007D39A2"/>
    <w:rsid w:val="007D39D7"/>
    <w:rsid w:val="007D3A6B"/>
    <w:rsid w:val="007D4FAB"/>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8CE"/>
    <w:rsid w:val="007D794A"/>
    <w:rsid w:val="007D7E3F"/>
    <w:rsid w:val="007D7E94"/>
    <w:rsid w:val="007E00A4"/>
    <w:rsid w:val="007E015B"/>
    <w:rsid w:val="007E0162"/>
    <w:rsid w:val="007E02CC"/>
    <w:rsid w:val="007E07FD"/>
    <w:rsid w:val="007E0981"/>
    <w:rsid w:val="007E0986"/>
    <w:rsid w:val="007E0B9A"/>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48CD"/>
    <w:rsid w:val="007E48E4"/>
    <w:rsid w:val="007E4F0D"/>
    <w:rsid w:val="007E5138"/>
    <w:rsid w:val="007E531F"/>
    <w:rsid w:val="007E5A14"/>
    <w:rsid w:val="007E5A5B"/>
    <w:rsid w:val="007E5B56"/>
    <w:rsid w:val="007E5FE4"/>
    <w:rsid w:val="007E5FFD"/>
    <w:rsid w:val="007E6735"/>
    <w:rsid w:val="007E67F4"/>
    <w:rsid w:val="007E6847"/>
    <w:rsid w:val="007E6EF1"/>
    <w:rsid w:val="007E714F"/>
    <w:rsid w:val="007E73E9"/>
    <w:rsid w:val="007E7B2B"/>
    <w:rsid w:val="007E7CBA"/>
    <w:rsid w:val="007F05E0"/>
    <w:rsid w:val="007F097C"/>
    <w:rsid w:val="007F0ACD"/>
    <w:rsid w:val="007F0B77"/>
    <w:rsid w:val="007F0D37"/>
    <w:rsid w:val="007F0DD3"/>
    <w:rsid w:val="007F1061"/>
    <w:rsid w:val="007F1178"/>
    <w:rsid w:val="007F14FD"/>
    <w:rsid w:val="007F153C"/>
    <w:rsid w:val="007F18C0"/>
    <w:rsid w:val="007F1A69"/>
    <w:rsid w:val="007F22A5"/>
    <w:rsid w:val="007F2DBB"/>
    <w:rsid w:val="007F2E8D"/>
    <w:rsid w:val="007F2ED4"/>
    <w:rsid w:val="007F3BF0"/>
    <w:rsid w:val="007F3FB0"/>
    <w:rsid w:val="007F4298"/>
    <w:rsid w:val="007F438F"/>
    <w:rsid w:val="007F43A9"/>
    <w:rsid w:val="007F49D3"/>
    <w:rsid w:val="007F50BC"/>
    <w:rsid w:val="007F5105"/>
    <w:rsid w:val="007F5608"/>
    <w:rsid w:val="007F5874"/>
    <w:rsid w:val="007F58C1"/>
    <w:rsid w:val="007F5C1A"/>
    <w:rsid w:val="007F5C6B"/>
    <w:rsid w:val="007F5D4A"/>
    <w:rsid w:val="007F6200"/>
    <w:rsid w:val="007F6562"/>
    <w:rsid w:val="007F656C"/>
    <w:rsid w:val="007F65F2"/>
    <w:rsid w:val="007F6F09"/>
    <w:rsid w:val="007F70D6"/>
    <w:rsid w:val="007F70F6"/>
    <w:rsid w:val="007F7864"/>
    <w:rsid w:val="007F7937"/>
    <w:rsid w:val="007F795B"/>
    <w:rsid w:val="007F7B6D"/>
    <w:rsid w:val="007F7C2F"/>
    <w:rsid w:val="00800104"/>
    <w:rsid w:val="00800184"/>
    <w:rsid w:val="00800734"/>
    <w:rsid w:val="008007D3"/>
    <w:rsid w:val="00800994"/>
    <w:rsid w:val="00800D5F"/>
    <w:rsid w:val="00800D7A"/>
    <w:rsid w:val="008013B8"/>
    <w:rsid w:val="0080179D"/>
    <w:rsid w:val="00801838"/>
    <w:rsid w:val="00801A45"/>
    <w:rsid w:val="00801C93"/>
    <w:rsid w:val="00801FBC"/>
    <w:rsid w:val="00802410"/>
    <w:rsid w:val="008027BE"/>
    <w:rsid w:val="00802927"/>
    <w:rsid w:val="00802A29"/>
    <w:rsid w:val="00802C79"/>
    <w:rsid w:val="008030BC"/>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7562"/>
    <w:rsid w:val="008076B5"/>
    <w:rsid w:val="0080770D"/>
    <w:rsid w:val="008078DE"/>
    <w:rsid w:val="00807A13"/>
    <w:rsid w:val="00807B4E"/>
    <w:rsid w:val="00807D28"/>
    <w:rsid w:val="00807D5E"/>
    <w:rsid w:val="00807E1B"/>
    <w:rsid w:val="0081012C"/>
    <w:rsid w:val="00810C3E"/>
    <w:rsid w:val="00810DE9"/>
    <w:rsid w:val="00810EAE"/>
    <w:rsid w:val="00811036"/>
    <w:rsid w:val="00811954"/>
    <w:rsid w:val="00811EF6"/>
    <w:rsid w:val="00811FC6"/>
    <w:rsid w:val="008123D5"/>
    <w:rsid w:val="008124FE"/>
    <w:rsid w:val="008127B0"/>
    <w:rsid w:val="0081304D"/>
    <w:rsid w:val="0081369D"/>
    <w:rsid w:val="00813745"/>
    <w:rsid w:val="00813775"/>
    <w:rsid w:val="0081389D"/>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742"/>
    <w:rsid w:val="00817829"/>
    <w:rsid w:val="0081787C"/>
    <w:rsid w:val="00817B8F"/>
    <w:rsid w:val="00817C96"/>
    <w:rsid w:val="00817D2A"/>
    <w:rsid w:val="00817F27"/>
    <w:rsid w:val="00820995"/>
    <w:rsid w:val="00820CDF"/>
    <w:rsid w:val="00820DF1"/>
    <w:rsid w:val="0082172C"/>
    <w:rsid w:val="00821781"/>
    <w:rsid w:val="00821AFF"/>
    <w:rsid w:val="008220AC"/>
    <w:rsid w:val="008228BF"/>
    <w:rsid w:val="0082313E"/>
    <w:rsid w:val="00823233"/>
    <w:rsid w:val="00823335"/>
    <w:rsid w:val="008237B2"/>
    <w:rsid w:val="00823F61"/>
    <w:rsid w:val="00823F74"/>
    <w:rsid w:val="0082449E"/>
    <w:rsid w:val="008249FF"/>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72C"/>
    <w:rsid w:val="00830F16"/>
    <w:rsid w:val="00831198"/>
    <w:rsid w:val="008312A4"/>
    <w:rsid w:val="008314BC"/>
    <w:rsid w:val="0083157F"/>
    <w:rsid w:val="0083185D"/>
    <w:rsid w:val="00832142"/>
    <w:rsid w:val="0083225E"/>
    <w:rsid w:val="00832C18"/>
    <w:rsid w:val="00832CAF"/>
    <w:rsid w:val="008330DB"/>
    <w:rsid w:val="00833EF5"/>
    <w:rsid w:val="008340F5"/>
    <w:rsid w:val="0083417A"/>
    <w:rsid w:val="00834512"/>
    <w:rsid w:val="008345C2"/>
    <w:rsid w:val="00834746"/>
    <w:rsid w:val="00834780"/>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739"/>
    <w:rsid w:val="008419A1"/>
    <w:rsid w:val="00841EB3"/>
    <w:rsid w:val="00842061"/>
    <w:rsid w:val="00842DB7"/>
    <w:rsid w:val="00842E03"/>
    <w:rsid w:val="008432D2"/>
    <w:rsid w:val="008436CC"/>
    <w:rsid w:val="0084387F"/>
    <w:rsid w:val="00843991"/>
    <w:rsid w:val="00843AFD"/>
    <w:rsid w:val="00844318"/>
    <w:rsid w:val="008444F8"/>
    <w:rsid w:val="00844750"/>
    <w:rsid w:val="00844F44"/>
    <w:rsid w:val="00845035"/>
    <w:rsid w:val="0084503E"/>
    <w:rsid w:val="0084504C"/>
    <w:rsid w:val="00845768"/>
    <w:rsid w:val="00845E0B"/>
    <w:rsid w:val="00845F51"/>
    <w:rsid w:val="00845F6D"/>
    <w:rsid w:val="00846106"/>
    <w:rsid w:val="008462E7"/>
    <w:rsid w:val="00846467"/>
    <w:rsid w:val="0084674D"/>
    <w:rsid w:val="00846AFB"/>
    <w:rsid w:val="00846D1E"/>
    <w:rsid w:val="00846D8A"/>
    <w:rsid w:val="0084703A"/>
    <w:rsid w:val="00847991"/>
    <w:rsid w:val="00847C4E"/>
    <w:rsid w:val="008504B3"/>
    <w:rsid w:val="0085081C"/>
    <w:rsid w:val="0085126C"/>
    <w:rsid w:val="0085130C"/>
    <w:rsid w:val="0085154E"/>
    <w:rsid w:val="00851665"/>
    <w:rsid w:val="00851AB6"/>
    <w:rsid w:val="00851B22"/>
    <w:rsid w:val="00851C6C"/>
    <w:rsid w:val="0085202C"/>
    <w:rsid w:val="008521C5"/>
    <w:rsid w:val="00852338"/>
    <w:rsid w:val="00852B93"/>
    <w:rsid w:val="00852BCC"/>
    <w:rsid w:val="00852D18"/>
    <w:rsid w:val="00852D63"/>
    <w:rsid w:val="00852F3B"/>
    <w:rsid w:val="008535EC"/>
    <w:rsid w:val="0085378A"/>
    <w:rsid w:val="00853B2A"/>
    <w:rsid w:val="00853C45"/>
    <w:rsid w:val="00854090"/>
    <w:rsid w:val="008540E5"/>
    <w:rsid w:val="008541B6"/>
    <w:rsid w:val="00854290"/>
    <w:rsid w:val="0085434A"/>
    <w:rsid w:val="00854983"/>
    <w:rsid w:val="00854B60"/>
    <w:rsid w:val="008555C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3479"/>
    <w:rsid w:val="00863AA0"/>
    <w:rsid w:val="00863FEF"/>
    <w:rsid w:val="0086417A"/>
    <w:rsid w:val="00864A9F"/>
    <w:rsid w:val="008650AB"/>
    <w:rsid w:val="008651C4"/>
    <w:rsid w:val="00865696"/>
    <w:rsid w:val="00865D4C"/>
    <w:rsid w:val="00865DE1"/>
    <w:rsid w:val="008662A7"/>
    <w:rsid w:val="00866453"/>
    <w:rsid w:val="00866781"/>
    <w:rsid w:val="00866B18"/>
    <w:rsid w:val="00867879"/>
    <w:rsid w:val="00867F66"/>
    <w:rsid w:val="00870018"/>
    <w:rsid w:val="00870260"/>
    <w:rsid w:val="00870793"/>
    <w:rsid w:val="00870A1C"/>
    <w:rsid w:val="00870AD0"/>
    <w:rsid w:val="00870CCE"/>
    <w:rsid w:val="00870E13"/>
    <w:rsid w:val="00871029"/>
    <w:rsid w:val="00871096"/>
    <w:rsid w:val="008710EF"/>
    <w:rsid w:val="00871171"/>
    <w:rsid w:val="008712B8"/>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46C"/>
    <w:rsid w:val="00877C57"/>
    <w:rsid w:val="00877E1A"/>
    <w:rsid w:val="00877FA3"/>
    <w:rsid w:val="0088009F"/>
    <w:rsid w:val="0088011E"/>
    <w:rsid w:val="00880439"/>
    <w:rsid w:val="008804C9"/>
    <w:rsid w:val="0088052B"/>
    <w:rsid w:val="008805B7"/>
    <w:rsid w:val="00880B3D"/>
    <w:rsid w:val="00880D84"/>
    <w:rsid w:val="00880E9E"/>
    <w:rsid w:val="008810DF"/>
    <w:rsid w:val="008810FA"/>
    <w:rsid w:val="00881842"/>
    <w:rsid w:val="00881F28"/>
    <w:rsid w:val="00881F60"/>
    <w:rsid w:val="0088261A"/>
    <w:rsid w:val="00882BB1"/>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51F"/>
    <w:rsid w:val="00886CB3"/>
    <w:rsid w:val="00887771"/>
    <w:rsid w:val="0089035C"/>
    <w:rsid w:val="008907B2"/>
    <w:rsid w:val="00890B03"/>
    <w:rsid w:val="00890BCD"/>
    <w:rsid w:val="00890F04"/>
    <w:rsid w:val="00890F2B"/>
    <w:rsid w:val="008911A2"/>
    <w:rsid w:val="008916B4"/>
    <w:rsid w:val="008917C3"/>
    <w:rsid w:val="00891F63"/>
    <w:rsid w:val="0089206B"/>
    <w:rsid w:val="008922DC"/>
    <w:rsid w:val="008922DF"/>
    <w:rsid w:val="00892F5D"/>
    <w:rsid w:val="00893024"/>
    <w:rsid w:val="00893158"/>
    <w:rsid w:val="008932D3"/>
    <w:rsid w:val="00893AC0"/>
    <w:rsid w:val="00893B3B"/>
    <w:rsid w:val="00893C44"/>
    <w:rsid w:val="00893E2F"/>
    <w:rsid w:val="00893E96"/>
    <w:rsid w:val="008940FF"/>
    <w:rsid w:val="00894304"/>
    <w:rsid w:val="0089459B"/>
    <w:rsid w:val="00894873"/>
    <w:rsid w:val="00895243"/>
    <w:rsid w:val="00895484"/>
    <w:rsid w:val="0089563D"/>
    <w:rsid w:val="00895A0C"/>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EA1"/>
    <w:rsid w:val="008A23A6"/>
    <w:rsid w:val="008A24BD"/>
    <w:rsid w:val="008A2AAE"/>
    <w:rsid w:val="008A2D2E"/>
    <w:rsid w:val="008A2E24"/>
    <w:rsid w:val="008A2F26"/>
    <w:rsid w:val="008A2F9B"/>
    <w:rsid w:val="008A3390"/>
    <w:rsid w:val="008A34D0"/>
    <w:rsid w:val="008A36ED"/>
    <w:rsid w:val="008A37B9"/>
    <w:rsid w:val="008A3898"/>
    <w:rsid w:val="008A3A64"/>
    <w:rsid w:val="008A42D8"/>
    <w:rsid w:val="008A457F"/>
    <w:rsid w:val="008A4856"/>
    <w:rsid w:val="008A50B0"/>
    <w:rsid w:val="008A53C3"/>
    <w:rsid w:val="008A59E9"/>
    <w:rsid w:val="008A631F"/>
    <w:rsid w:val="008A668F"/>
    <w:rsid w:val="008A6A20"/>
    <w:rsid w:val="008A7261"/>
    <w:rsid w:val="008A72A4"/>
    <w:rsid w:val="008A72E3"/>
    <w:rsid w:val="008A758D"/>
    <w:rsid w:val="008A75C5"/>
    <w:rsid w:val="008A7669"/>
    <w:rsid w:val="008A7819"/>
    <w:rsid w:val="008A7BEA"/>
    <w:rsid w:val="008A7C09"/>
    <w:rsid w:val="008B01A2"/>
    <w:rsid w:val="008B03E1"/>
    <w:rsid w:val="008B097E"/>
    <w:rsid w:val="008B0C49"/>
    <w:rsid w:val="008B0CD0"/>
    <w:rsid w:val="008B0FE8"/>
    <w:rsid w:val="008B11BB"/>
    <w:rsid w:val="008B130E"/>
    <w:rsid w:val="008B1651"/>
    <w:rsid w:val="008B175A"/>
    <w:rsid w:val="008B1EFF"/>
    <w:rsid w:val="008B1FEE"/>
    <w:rsid w:val="008B21F5"/>
    <w:rsid w:val="008B269F"/>
    <w:rsid w:val="008B2A2E"/>
    <w:rsid w:val="008B2D1D"/>
    <w:rsid w:val="008B2DB1"/>
    <w:rsid w:val="008B2DEB"/>
    <w:rsid w:val="008B3410"/>
    <w:rsid w:val="008B35ED"/>
    <w:rsid w:val="008B398B"/>
    <w:rsid w:val="008B3BDF"/>
    <w:rsid w:val="008B41AC"/>
    <w:rsid w:val="008B41EF"/>
    <w:rsid w:val="008B4230"/>
    <w:rsid w:val="008B42FA"/>
    <w:rsid w:val="008B43A7"/>
    <w:rsid w:val="008B447F"/>
    <w:rsid w:val="008B4B0D"/>
    <w:rsid w:val="008B4B33"/>
    <w:rsid w:val="008B5577"/>
    <w:rsid w:val="008B5F91"/>
    <w:rsid w:val="008B60E9"/>
    <w:rsid w:val="008B60ED"/>
    <w:rsid w:val="008B624E"/>
    <w:rsid w:val="008B681E"/>
    <w:rsid w:val="008B6D6B"/>
    <w:rsid w:val="008B6E5C"/>
    <w:rsid w:val="008B757A"/>
    <w:rsid w:val="008B766A"/>
    <w:rsid w:val="008B7A0E"/>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2AA"/>
    <w:rsid w:val="008C33D2"/>
    <w:rsid w:val="008C39DE"/>
    <w:rsid w:val="008C3ACC"/>
    <w:rsid w:val="008C3B45"/>
    <w:rsid w:val="008C4188"/>
    <w:rsid w:val="008C41EC"/>
    <w:rsid w:val="008C4B47"/>
    <w:rsid w:val="008C50DA"/>
    <w:rsid w:val="008C51AC"/>
    <w:rsid w:val="008C52B6"/>
    <w:rsid w:val="008C55F4"/>
    <w:rsid w:val="008C560E"/>
    <w:rsid w:val="008C59D5"/>
    <w:rsid w:val="008C5B10"/>
    <w:rsid w:val="008C5EE7"/>
    <w:rsid w:val="008C61C3"/>
    <w:rsid w:val="008C64CA"/>
    <w:rsid w:val="008C6C7A"/>
    <w:rsid w:val="008C6CE1"/>
    <w:rsid w:val="008C6F4F"/>
    <w:rsid w:val="008C730B"/>
    <w:rsid w:val="008C74CC"/>
    <w:rsid w:val="008C7905"/>
    <w:rsid w:val="008C7F77"/>
    <w:rsid w:val="008D02CB"/>
    <w:rsid w:val="008D02DE"/>
    <w:rsid w:val="008D0459"/>
    <w:rsid w:val="008D0586"/>
    <w:rsid w:val="008D05D2"/>
    <w:rsid w:val="008D09E2"/>
    <w:rsid w:val="008D0E89"/>
    <w:rsid w:val="008D13DC"/>
    <w:rsid w:val="008D149D"/>
    <w:rsid w:val="008D1635"/>
    <w:rsid w:val="008D1BA2"/>
    <w:rsid w:val="008D1CB4"/>
    <w:rsid w:val="008D1E23"/>
    <w:rsid w:val="008D2461"/>
    <w:rsid w:val="008D270B"/>
    <w:rsid w:val="008D2770"/>
    <w:rsid w:val="008D28FB"/>
    <w:rsid w:val="008D2CB2"/>
    <w:rsid w:val="008D3208"/>
    <w:rsid w:val="008D381B"/>
    <w:rsid w:val="008D3DE7"/>
    <w:rsid w:val="008D3F21"/>
    <w:rsid w:val="008D4277"/>
    <w:rsid w:val="008D4423"/>
    <w:rsid w:val="008D453F"/>
    <w:rsid w:val="008D46DD"/>
    <w:rsid w:val="008D47A1"/>
    <w:rsid w:val="008D508F"/>
    <w:rsid w:val="008D50D8"/>
    <w:rsid w:val="008D538D"/>
    <w:rsid w:val="008D5497"/>
    <w:rsid w:val="008D592F"/>
    <w:rsid w:val="008D5FB9"/>
    <w:rsid w:val="008D5FCD"/>
    <w:rsid w:val="008D63A7"/>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74"/>
    <w:rsid w:val="008E40BC"/>
    <w:rsid w:val="008E412D"/>
    <w:rsid w:val="008E427C"/>
    <w:rsid w:val="008E451A"/>
    <w:rsid w:val="008E463C"/>
    <w:rsid w:val="008E4820"/>
    <w:rsid w:val="008E4CF3"/>
    <w:rsid w:val="008E4D72"/>
    <w:rsid w:val="008E51C3"/>
    <w:rsid w:val="008E5436"/>
    <w:rsid w:val="008E558D"/>
    <w:rsid w:val="008E5B5F"/>
    <w:rsid w:val="008E5D5A"/>
    <w:rsid w:val="008E5D7A"/>
    <w:rsid w:val="008E5E0A"/>
    <w:rsid w:val="008E627A"/>
    <w:rsid w:val="008E6333"/>
    <w:rsid w:val="008E6788"/>
    <w:rsid w:val="008E6B9F"/>
    <w:rsid w:val="008E7DB3"/>
    <w:rsid w:val="008F01AB"/>
    <w:rsid w:val="008F0454"/>
    <w:rsid w:val="008F0460"/>
    <w:rsid w:val="008F0C10"/>
    <w:rsid w:val="008F0D27"/>
    <w:rsid w:val="008F10CB"/>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6C"/>
    <w:rsid w:val="008F52F0"/>
    <w:rsid w:val="008F57AB"/>
    <w:rsid w:val="008F595E"/>
    <w:rsid w:val="008F5BCF"/>
    <w:rsid w:val="008F6188"/>
    <w:rsid w:val="008F61EB"/>
    <w:rsid w:val="008F6649"/>
    <w:rsid w:val="008F6CD1"/>
    <w:rsid w:val="008F7B94"/>
    <w:rsid w:val="008F7BD6"/>
    <w:rsid w:val="008F7CEF"/>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5C7"/>
    <w:rsid w:val="0090480E"/>
    <w:rsid w:val="00904A52"/>
    <w:rsid w:val="00904A62"/>
    <w:rsid w:val="00904B6D"/>
    <w:rsid w:val="00905816"/>
    <w:rsid w:val="009058DE"/>
    <w:rsid w:val="00905A06"/>
    <w:rsid w:val="00906100"/>
    <w:rsid w:val="009067B8"/>
    <w:rsid w:val="00906C4B"/>
    <w:rsid w:val="00906EED"/>
    <w:rsid w:val="00907071"/>
    <w:rsid w:val="0090715C"/>
    <w:rsid w:val="00907409"/>
    <w:rsid w:val="00907549"/>
    <w:rsid w:val="00907EFD"/>
    <w:rsid w:val="0091001E"/>
    <w:rsid w:val="00910334"/>
    <w:rsid w:val="00910619"/>
    <w:rsid w:val="009108A7"/>
    <w:rsid w:val="00910A5C"/>
    <w:rsid w:val="00910ED6"/>
    <w:rsid w:val="009113C6"/>
    <w:rsid w:val="0091147F"/>
    <w:rsid w:val="00911E1A"/>
    <w:rsid w:val="00911E62"/>
    <w:rsid w:val="00912104"/>
    <w:rsid w:val="009123B9"/>
    <w:rsid w:val="00912880"/>
    <w:rsid w:val="009128EB"/>
    <w:rsid w:val="00912EA1"/>
    <w:rsid w:val="00913F4C"/>
    <w:rsid w:val="0091404B"/>
    <w:rsid w:val="0091423A"/>
    <w:rsid w:val="00914A5D"/>
    <w:rsid w:val="00914A6C"/>
    <w:rsid w:val="00914F86"/>
    <w:rsid w:val="00915032"/>
    <w:rsid w:val="0091537E"/>
    <w:rsid w:val="0091545A"/>
    <w:rsid w:val="009154BD"/>
    <w:rsid w:val="00915EE2"/>
    <w:rsid w:val="0091610F"/>
    <w:rsid w:val="009161BA"/>
    <w:rsid w:val="00916827"/>
    <w:rsid w:val="00916B43"/>
    <w:rsid w:val="00916E5E"/>
    <w:rsid w:val="009172E4"/>
    <w:rsid w:val="00917F9F"/>
    <w:rsid w:val="00920440"/>
    <w:rsid w:val="00920588"/>
    <w:rsid w:val="00920FE4"/>
    <w:rsid w:val="00921140"/>
    <w:rsid w:val="009216BF"/>
    <w:rsid w:val="00921862"/>
    <w:rsid w:val="009218D2"/>
    <w:rsid w:val="00921A74"/>
    <w:rsid w:val="00921C9F"/>
    <w:rsid w:val="00921CA2"/>
    <w:rsid w:val="00921ED5"/>
    <w:rsid w:val="00921FA1"/>
    <w:rsid w:val="009225B6"/>
    <w:rsid w:val="0092270B"/>
    <w:rsid w:val="0092286C"/>
    <w:rsid w:val="00923151"/>
    <w:rsid w:val="00923202"/>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7211"/>
    <w:rsid w:val="0092746B"/>
    <w:rsid w:val="00927670"/>
    <w:rsid w:val="00927752"/>
    <w:rsid w:val="00927CF1"/>
    <w:rsid w:val="00930305"/>
    <w:rsid w:val="0093063D"/>
    <w:rsid w:val="0093135E"/>
    <w:rsid w:val="0093195D"/>
    <w:rsid w:val="00931CF8"/>
    <w:rsid w:val="00931F17"/>
    <w:rsid w:val="00932109"/>
    <w:rsid w:val="0093213E"/>
    <w:rsid w:val="009321E2"/>
    <w:rsid w:val="00932276"/>
    <w:rsid w:val="009322AC"/>
    <w:rsid w:val="009324B1"/>
    <w:rsid w:val="009327B5"/>
    <w:rsid w:val="00932907"/>
    <w:rsid w:val="00932A16"/>
    <w:rsid w:val="00932A20"/>
    <w:rsid w:val="00932AD9"/>
    <w:rsid w:val="00933078"/>
    <w:rsid w:val="0093311E"/>
    <w:rsid w:val="00933BB2"/>
    <w:rsid w:val="00933C45"/>
    <w:rsid w:val="00933D61"/>
    <w:rsid w:val="00933DE4"/>
    <w:rsid w:val="0093427D"/>
    <w:rsid w:val="0093457F"/>
    <w:rsid w:val="00934958"/>
    <w:rsid w:val="009349A9"/>
    <w:rsid w:val="00934AC7"/>
    <w:rsid w:val="00934EA0"/>
    <w:rsid w:val="009350F7"/>
    <w:rsid w:val="009355F0"/>
    <w:rsid w:val="009358A6"/>
    <w:rsid w:val="00935B52"/>
    <w:rsid w:val="00935C88"/>
    <w:rsid w:val="00936316"/>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2CD9"/>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51AB"/>
    <w:rsid w:val="00945D64"/>
    <w:rsid w:val="00945E49"/>
    <w:rsid w:val="00945FD3"/>
    <w:rsid w:val="0094618D"/>
    <w:rsid w:val="009462D8"/>
    <w:rsid w:val="00946388"/>
    <w:rsid w:val="0094666C"/>
    <w:rsid w:val="00946CAB"/>
    <w:rsid w:val="00947238"/>
    <w:rsid w:val="00947711"/>
    <w:rsid w:val="00947C79"/>
    <w:rsid w:val="009504EC"/>
    <w:rsid w:val="009509D7"/>
    <w:rsid w:val="00950B09"/>
    <w:rsid w:val="00950DD1"/>
    <w:rsid w:val="009513D1"/>
    <w:rsid w:val="00951417"/>
    <w:rsid w:val="0095154C"/>
    <w:rsid w:val="009517A9"/>
    <w:rsid w:val="009518BD"/>
    <w:rsid w:val="00951995"/>
    <w:rsid w:val="00951C7E"/>
    <w:rsid w:val="00951CF6"/>
    <w:rsid w:val="00951F74"/>
    <w:rsid w:val="0095225E"/>
    <w:rsid w:val="0095235C"/>
    <w:rsid w:val="00952752"/>
    <w:rsid w:val="009527E4"/>
    <w:rsid w:val="00952ACA"/>
    <w:rsid w:val="00952C1F"/>
    <w:rsid w:val="009537A7"/>
    <w:rsid w:val="00953B1F"/>
    <w:rsid w:val="00953CE4"/>
    <w:rsid w:val="00953EBE"/>
    <w:rsid w:val="00953F8D"/>
    <w:rsid w:val="009541D7"/>
    <w:rsid w:val="009544E0"/>
    <w:rsid w:val="009548C3"/>
    <w:rsid w:val="00954FE9"/>
    <w:rsid w:val="0095506D"/>
    <w:rsid w:val="009555E2"/>
    <w:rsid w:val="009557DF"/>
    <w:rsid w:val="00955A2E"/>
    <w:rsid w:val="00955AAB"/>
    <w:rsid w:val="00955D77"/>
    <w:rsid w:val="00955EAA"/>
    <w:rsid w:val="00956101"/>
    <w:rsid w:val="00956F80"/>
    <w:rsid w:val="00957060"/>
    <w:rsid w:val="0095734D"/>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D6B"/>
    <w:rsid w:val="00974EBD"/>
    <w:rsid w:val="009751BA"/>
    <w:rsid w:val="00975492"/>
    <w:rsid w:val="00975502"/>
    <w:rsid w:val="00975859"/>
    <w:rsid w:val="00975FAD"/>
    <w:rsid w:val="009763B4"/>
    <w:rsid w:val="00976499"/>
    <w:rsid w:val="00976B43"/>
    <w:rsid w:val="00976F1F"/>
    <w:rsid w:val="009772D4"/>
    <w:rsid w:val="00977356"/>
    <w:rsid w:val="009775C2"/>
    <w:rsid w:val="00977852"/>
    <w:rsid w:val="009778AB"/>
    <w:rsid w:val="00977BC2"/>
    <w:rsid w:val="0098011E"/>
    <w:rsid w:val="00980403"/>
    <w:rsid w:val="009804CB"/>
    <w:rsid w:val="00980630"/>
    <w:rsid w:val="0098075B"/>
    <w:rsid w:val="009809DD"/>
    <w:rsid w:val="00980C3D"/>
    <w:rsid w:val="00980F14"/>
    <w:rsid w:val="00981128"/>
    <w:rsid w:val="009814F3"/>
    <w:rsid w:val="0098169C"/>
    <w:rsid w:val="0098172B"/>
    <w:rsid w:val="009817F9"/>
    <w:rsid w:val="0098183B"/>
    <w:rsid w:val="00981861"/>
    <w:rsid w:val="009819A3"/>
    <w:rsid w:val="00981CF8"/>
    <w:rsid w:val="00981D49"/>
    <w:rsid w:val="00981EFB"/>
    <w:rsid w:val="009822AF"/>
    <w:rsid w:val="009823A3"/>
    <w:rsid w:val="00982837"/>
    <w:rsid w:val="00982AB4"/>
    <w:rsid w:val="00982B3A"/>
    <w:rsid w:val="00982E67"/>
    <w:rsid w:val="00983061"/>
    <w:rsid w:val="00983223"/>
    <w:rsid w:val="009832B2"/>
    <w:rsid w:val="009838CE"/>
    <w:rsid w:val="00983C41"/>
    <w:rsid w:val="009841BA"/>
    <w:rsid w:val="00984206"/>
    <w:rsid w:val="00984952"/>
    <w:rsid w:val="0098501F"/>
    <w:rsid w:val="0098511E"/>
    <w:rsid w:val="009852B3"/>
    <w:rsid w:val="00985398"/>
    <w:rsid w:val="0098541D"/>
    <w:rsid w:val="00985CA4"/>
    <w:rsid w:val="00986259"/>
    <w:rsid w:val="00986700"/>
    <w:rsid w:val="00986956"/>
    <w:rsid w:val="00986FD9"/>
    <w:rsid w:val="009874F6"/>
    <w:rsid w:val="009876A0"/>
    <w:rsid w:val="00987818"/>
    <w:rsid w:val="009879B5"/>
    <w:rsid w:val="009879F4"/>
    <w:rsid w:val="00987FE4"/>
    <w:rsid w:val="009905F4"/>
    <w:rsid w:val="009908F2"/>
    <w:rsid w:val="009917F3"/>
    <w:rsid w:val="00991F39"/>
    <w:rsid w:val="00991FAD"/>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5360"/>
    <w:rsid w:val="009954AD"/>
    <w:rsid w:val="00995E7D"/>
    <w:rsid w:val="00996293"/>
    <w:rsid w:val="00996546"/>
    <w:rsid w:val="009965D4"/>
    <w:rsid w:val="009969BB"/>
    <w:rsid w:val="00996A8B"/>
    <w:rsid w:val="00996CD1"/>
    <w:rsid w:val="00996CD4"/>
    <w:rsid w:val="0099713E"/>
    <w:rsid w:val="0099731A"/>
    <w:rsid w:val="009979D6"/>
    <w:rsid w:val="00997B54"/>
    <w:rsid w:val="00997CA3"/>
    <w:rsid w:val="00997EFF"/>
    <w:rsid w:val="00997FB7"/>
    <w:rsid w:val="009A0212"/>
    <w:rsid w:val="009A031F"/>
    <w:rsid w:val="009A041C"/>
    <w:rsid w:val="009A0707"/>
    <w:rsid w:val="009A0962"/>
    <w:rsid w:val="009A10D9"/>
    <w:rsid w:val="009A1723"/>
    <w:rsid w:val="009A175B"/>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893"/>
    <w:rsid w:val="009A4ACF"/>
    <w:rsid w:val="009A4D85"/>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75B"/>
    <w:rsid w:val="009B0A7D"/>
    <w:rsid w:val="009B0CB8"/>
    <w:rsid w:val="009B0D82"/>
    <w:rsid w:val="009B10C1"/>
    <w:rsid w:val="009B1130"/>
    <w:rsid w:val="009B1153"/>
    <w:rsid w:val="009B1741"/>
    <w:rsid w:val="009B17A2"/>
    <w:rsid w:val="009B1C7A"/>
    <w:rsid w:val="009B1F2A"/>
    <w:rsid w:val="009B23E7"/>
    <w:rsid w:val="009B23F8"/>
    <w:rsid w:val="009B2B68"/>
    <w:rsid w:val="009B3221"/>
    <w:rsid w:val="009B346F"/>
    <w:rsid w:val="009B3745"/>
    <w:rsid w:val="009B3817"/>
    <w:rsid w:val="009B3C3E"/>
    <w:rsid w:val="009B3C62"/>
    <w:rsid w:val="009B3C79"/>
    <w:rsid w:val="009B4037"/>
    <w:rsid w:val="009B4458"/>
    <w:rsid w:val="009B4821"/>
    <w:rsid w:val="009B4BED"/>
    <w:rsid w:val="009B4C24"/>
    <w:rsid w:val="009B4C25"/>
    <w:rsid w:val="009B4FA0"/>
    <w:rsid w:val="009B5275"/>
    <w:rsid w:val="009B544A"/>
    <w:rsid w:val="009B5821"/>
    <w:rsid w:val="009B59B0"/>
    <w:rsid w:val="009B5A67"/>
    <w:rsid w:val="009B5CAE"/>
    <w:rsid w:val="009B616B"/>
    <w:rsid w:val="009B62F3"/>
    <w:rsid w:val="009B68AD"/>
    <w:rsid w:val="009B6C13"/>
    <w:rsid w:val="009B72A5"/>
    <w:rsid w:val="009B78AA"/>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2F97"/>
    <w:rsid w:val="009C3413"/>
    <w:rsid w:val="009C3D88"/>
    <w:rsid w:val="009C44C1"/>
    <w:rsid w:val="009C4871"/>
    <w:rsid w:val="009C4883"/>
    <w:rsid w:val="009C4F47"/>
    <w:rsid w:val="009C5190"/>
    <w:rsid w:val="009C520B"/>
    <w:rsid w:val="009C5488"/>
    <w:rsid w:val="009C5785"/>
    <w:rsid w:val="009C5796"/>
    <w:rsid w:val="009C585C"/>
    <w:rsid w:val="009C5874"/>
    <w:rsid w:val="009C6258"/>
    <w:rsid w:val="009C638E"/>
    <w:rsid w:val="009C6768"/>
    <w:rsid w:val="009C6894"/>
    <w:rsid w:val="009C6B3B"/>
    <w:rsid w:val="009C6B7B"/>
    <w:rsid w:val="009C6E93"/>
    <w:rsid w:val="009C7147"/>
    <w:rsid w:val="009C778E"/>
    <w:rsid w:val="009C7833"/>
    <w:rsid w:val="009C78E8"/>
    <w:rsid w:val="009C7F47"/>
    <w:rsid w:val="009D0361"/>
    <w:rsid w:val="009D0720"/>
    <w:rsid w:val="009D079F"/>
    <w:rsid w:val="009D0897"/>
    <w:rsid w:val="009D090F"/>
    <w:rsid w:val="009D09ED"/>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5C27"/>
    <w:rsid w:val="009D608A"/>
    <w:rsid w:val="009D610C"/>
    <w:rsid w:val="009D62E7"/>
    <w:rsid w:val="009D69DA"/>
    <w:rsid w:val="009D6D32"/>
    <w:rsid w:val="009D75A4"/>
    <w:rsid w:val="009D76C8"/>
    <w:rsid w:val="009D7852"/>
    <w:rsid w:val="009D7DA0"/>
    <w:rsid w:val="009E0C95"/>
    <w:rsid w:val="009E0D2B"/>
    <w:rsid w:val="009E11A9"/>
    <w:rsid w:val="009E176B"/>
    <w:rsid w:val="009E1E13"/>
    <w:rsid w:val="009E1F70"/>
    <w:rsid w:val="009E1FFC"/>
    <w:rsid w:val="009E2A61"/>
    <w:rsid w:val="009E2F97"/>
    <w:rsid w:val="009E3235"/>
    <w:rsid w:val="009E35F6"/>
    <w:rsid w:val="009E3790"/>
    <w:rsid w:val="009E38B9"/>
    <w:rsid w:val="009E3C27"/>
    <w:rsid w:val="009E457F"/>
    <w:rsid w:val="009E4637"/>
    <w:rsid w:val="009E5305"/>
    <w:rsid w:val="009E53AA"/>
    <w:rsid w:val="009E53D6"/>
    <w:rsid w:val="009E5432"/>
    <w:rsid w:val="009E5656"/>
    <w:rsid w:val="009E57A7"/>
    <w:rsid w:val="009E5AB4"/>
    <w:rsid w:val="009E605E"/>
    <w:rsid w:val="009E641D"/>
    <w:rsid w:val="009E64CE"/>
    <w:rsid w:val="009E68CC"/>
    <w:rsid w:val="009E6B29"/>
    <w:rsid w:val="009E6F6E"/>
    <w:rsid w:val="009E7002"/>
    <w:rsid w:val="009E798E"/>
    <w:rsid w:val="009E7D58"/>
    <w:rsid w:val="009F06E6"/>
    <w:rsid w:val="009F06F6"/>
    <w:rsid w:val="009F074E"/>
    <w:rsid w:val="009F0C38"/>
    <w:rsid w:val="009F0CD1"/>
    <w:rsid w:val="009F1033"/>
    <w:rsid w:val="009F1531"/>
    <w:rsid w:val="009F187B"/>
    <w:rsid w:val="009F1933"/>
    <w:rsid w:val="009F1B33"/>
    <w:rsid w:val="009F26C6"/>
    <w:rsid w:val="009F2E7E"/>
    <w:rsid w:val="009F32D6"/>
    <w:rsid w:val="009F36B8"/>
    <w:rsid w:val="009F39F6"/>
    <w:rsid w:val="009F3A4B"/>
    <w:rsid w:val="009F41E1"/>
    <w:rsid w:val="009F4375"/>
    <w:rsid w:val="009F4652"/>
    <w:rsid w:val="009F4834"/>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169"/>
    <w:rsid w:val="009F7235"/>
    <w:rsid w:val="009F7240"/>
    <w:rsid w:val="009F76CB"/>
    <w:rsid w:val="009F774D"/>
    <w:rsid w:val="009F7883"/>
    <w:rsid w:val="009F7AC9"/>
    <w:rsid w:val="009F7BD3"/>
    <w:rsid w:val="00A00248"/>
    <w:rsid w:val="00A00519"/>
    <w:rsid w:val="00A009FB"/>
    <w:rsid w:val="00A01006"/>
    <w:rsid w:val="00A011C6"/>
    <w:rsid w:val="00A01F3F"/>
    <w:rsid w:val="00A01F62"/>
    <w:rsid w:val="00A021CA"/>
    <w:rsid w:val="00A02844"/>
    <w:rsid w:val="00A0285A"/>
    <w:rsid w:val="00A02B26"/>
    <w:rsid w:val="00A03893"/>
    <w:rsid w:val="00A0394B"/>
    <w:rsid w:val="00A03A26"/>
    <w:rsid w:val="00A0403F"/>
    <w:rsid w:val="00A04101"/>
    <w:rsid w:val="00A04399"/>
    <w:rsid w:val="00A04541"/>
    <w:rsid w:val="00A04846"/>
    <w:rsid w:val="00A04A92"/>
    <w:rsid w:val="00A04F7D"/>
    <w:rsid w:val="00A0533D"/>
    <w:rsid w:val="00A053CB"/>
    <w:rsid w:val="00A0559E"/>
    <w:rsid w:val="00A05A1F"/>
    <w:rsid w:val="00A05BA9"/>
    <w:rsid w:val="00A05CF4"/>
    <w:rsid w:val="00A05DFF"/>
    <w:rsid w:val="00A05FF8"/>
    <w:rsid w:val="00A06CE9"/>
    <w:rsid w:val="00A06F57"/>
    <w:rsid w:val="00A07654"/>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44F"/>
    <w:rsid w:val="00A13511"/>
    <w:rsid w:val="00A1365A"/>
    <w:rsid w:val="00A13715"/>
    <w:rsid w:val="00A13CF1"/>
    <w:rsid w:val="00A13F38"/>
    <w:rsid w:val="00A145D0"/>
    <w:rsid w:val="00A14743"/>
    <w:rsid w:val="00A14B5D"/>
    <w:rsid w:val="00A152DD"/>
    <w:rsid w:val="00A15459"/>
    <w:rsid w:val="00A1562F"/>
    <w:rsid w:val="00A15766"/>
    <w:rsid w:val="00A157EC"/>
    <w:rsid w:val="00A15D55"/>
    <w:rsid w:val="00A15DBB"/>
    <w:rsid w:val="00A15F0D"/>
    <w:rsid w:val="00A15F14"/>
    <w:rsid w:val="00A16133"/>
    <w:rsid w:val="00A16150"/>
    <w:rsid w:val="00A1630A"/>
    <w:rsid w:val="00A1637F"/>
    <w:rsid w:val="00A164E9"/>
    <w:rsid w:val="00A16564"/>
    <w:rsid w:val="00A16A02"/>
    <w:rsid w:val="00A16CE1"/>
    <w:rsid w:val="00A16ED8"/>
    <w:rsid w:val="00A17345"/>
    <w:rsid w:val="00A1751C"/>
    <w:rsid w:val="00A1788B"/>
    <w:rsid w:val="00A1789B"/>
    <w:rsid w:val="00A17B7C"/>
    <w:rsid w:val="00A20253"/>
    <w:rsid w:val="00A2049C"/>
    <w:rsid w:val="00A205BF"/>
    <w:rsid w:val="00A20CA2"/>
    <w:rsid w:val="00A20DD3"/>
    <w:rsid w:val="00A2104B"/>
    <w:rsid w:val="00A210E9"/>
    <w:rsid w:val="00A210F3"/>
    <w:rsid w:val="00A2114F"/>
    <w:rsid w:val="00A218AE"/>
    <w:rsid w:val="00A21A9D"/>
    <w:rsid w:val="00A21AAA"/>
    <w:rsid w:val="00A21E51"/>
    <w:rsid w:val="00A22132"/>
    <w:rsid w:val="00A22207"/>
    <w:rsid w:val="00A226BE"/>
    <w:rsid w:val="00A228A7"/>
    <w:rsid w:val="00A22D9C"/>
    <w:rsid w:val="00A23459"/>
    <w:rsid w:val="00A2349B"/>
    <w:rsid w:val="00A2361D"/>
    <w:rsid w:val="00A23730"/>
    <w:rsid w:val="00A23921"/>
    <w:rsid w:val="00A2394B"/>
    <w:rsid w:val="00A23AB0"/>
    <w:rsid w:val="00A24150"/>
    <w:rsid w:val="00A2470A"/>
    <w:rsid w:val="00A2481C"/>
    <w:rsid w:val="00A24CCF"/>
    <w:rsid w:val="00A25A28"/>
    <w:rsid w:val="00A25E2A"/>
    <w:rsid w:val="00A25EE4"/>
    <w:rsid w:val="00A260B1"/>
    <w:rsid w:val="00A2610A"/>
    <w:rsid w:val="00A261E4"/>
    <w:rsid w:val="00A26883"/>
    <w:rsid w:val="00A26D60"/>
    <w:rsid w:val="00A26EE0"/>
    <w:rsid w:val="00A271A7"/>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2DF7"/>
    <w:rsid w:val="00A3345F"/>
    <w:rsid w:val="00A334DA"/>
    <w:rsid w:val="00A33C3D"/>
    <w:rsid w:val="00A33C9E"/>
    <w:rsid w:val="00A33E01"/>
    <w:rsid w:val="00A340A1"/>
    <w:rsid w:val="00A3439D"/>
    <w:rsid w:val="00A34C1C"/>
    <w:rsid w:val="00A34D1D"/>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37B12"/>
    <w:rsid w:val="00A40531"/>
    <w:rsid w:val="00A40889"/>
    <w:rsid w:val="00A41009"/>
    <w:rsid w:val="00A4102E"/>
    <w:rsid w:val="00A41179"/>
    <w:rsid w:val="00A41772"/>
    <w:rsid w:val="00A41B97"/>
    <w:rsid w:val="00A41CA6"/>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11FB"/>
    <w:rsid w:val="00A514EB"/>
    <w:rsid w:val="00A52065"/>
    <w:rsid w:val="00A521E0"/>
    <w:rsid w:val="00A52444"/>
    <w:rsid w:val="00A525DA"/>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3B3"/>
    <w:rsid w:val="00A5579B"/>
    <w:rsid w:val="00A55877"/>
    <w:rsid w:val="00A55BB7"/>
    <w:rsid w:val="00A55CCE"/>
    <w:rsid w:val="00A55D44"/>
    <w:rsid w:val="00A55D62"/>
    <w:rsid w:val="00A55E76"/>
    <w:rsid w:val="00A5637C"/>
    <w:rsid w:val="00A56735"/>
    <w:rsid w:val="00A56A21"/>
    <w:rsid w:val="00A56B8E"/>
    <w:rsid w:val="00A56C2C"/>
    <w:rsid w:val="00A56EAF"/>
    <w:rsid w:val="00A570E9"/>
    <w:rsid w:val="00A57286"/>
    <w:rsid w:val="00A57311"/>
    <w:rsid w:val="00A57A10"/>
    <w:rsid w:val="00A57B21"/>
    <w:rsid w:val="00A57C08"/>
    <w:rsid w:val="00A57F96"/>
    <w:rsid w:val="00A60278"/>
    <w:rsid w:val="00A6056E"/>
    <w:rsid w:val="00A6098D"/>
    <w:rsid w:val="00A60CD6"/>
    <w:rsid w:val="00A60D36"/>
    <w:rsid w:val="00A61828"/>
    <w:rsid w:val="00A618E2"/>
    <w:rsid w:val="00A61B79"/>
    <w:rsid w:val="00A61BD9"/>
    <w:rsid w:val="00A61C66"/>
    <w:rsid w:val="00A61CB6"/>
    <w:rsid w:val="00A61DC0"/>
    <w:rsid w:val="00A61E6D"/>
    <w:rsid w:val="00A620AA"/>
    <w:rsid w:val="00A62690"/>
    <w:rsid w:val="00A62953"/>
    <w:rsid w:val="00A62961"/>
    <w:rsid w:val="00A62AD2"/>
    <w:rsid w:val="00A62D25"/>
    <w:rsid w:val="00A630F5"/>
    <w:rsid w:val="00A63286"/>
    <w:rsid w:val="00A6331D"/>
    <w:rsid w:val="00A635AE"/>
    <w:rsid w:val="00A63872"/>
    <w:rsid w:val="00A63A37"/>
    <w:rsid w:val="00A63A89"/>
    <w:rsid w:val="00A63C5E"/>
    <w:rsid w:val="00A63F44"/>
    <w:rsid w:val="00A64196"/>
    <w:rsid w:val="00A64934"/>
    <w:rsid w:val="00A64BC7"/>
    <w:rsid w:val="00A64EB1"/>
    <w:rsid w:val="00A64F4D"/>
    <w:rsid w:val="00A6533F"/>
    <w:rsid w:val="00A65354"/>
    <w:rsid w:val="00A656D7"/>
    <w:rsid w:val="00A65781"/>
    <w:rsid w:val="00A657CF"/>
    <w:rsid w:val="00A65A00"/>
    <w:rsid w:val="00A65A57"/>
    <w:rsid w:val="00A65FBF"/>
    <w:rsid w:val="00A66015"/>
    <w:rsid w:val="00A6603A"/>
    <w:rsid w:val="00A66089"/>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71A"/>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CD9"/>
    <w:rsid w:val="00A82D62"/>
    <w:rsid w:val="00A82EE1"/>
    <w:rsid w:val="00A831F0"/>
    <w:rsid w:val="00A834EC"/>
    <w:rsid w:val="00A83BF1"/>
    <w:rsid w:val="00A83C06"/>
    <w:rsid w:val="00A83D3C"/>
    <w:rsid w:val="00A8427E"/>
    <w:rsid w:val="00A84298"/>
    <w:rsid w:val="00A8452F"/>
    <w:rsid w:val="00A84F55"/>
    <w:rsid w:val="00A8513A"/>
    <w:rsid w:val="00A8523D"/>
    <w:rsid w:val="00A852E1"/>
    <w:rsid w:val="00A853DF"/>
    <w:rsid w:val="00A85661"/>
    <w:rsid w:val="00A85EE4"/>
    <w:rsid w:val="00A85FFF"/>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B"/>
    <w:rsid w:val="00A91D3C"/>
    <w:rsid w:val="00A91F3E"/>
    <w:rsid w:val="00A924F7"/>
    <w:rsid w:val="00A930F9"/>
    <w:rsid w:val="00A934FE"/>
    <w:rsid w:val="00A93715"/>
    <w:rsid w:val="00A9399B"/>
    <w:rsid w:val="00A939D3"/>
    <w:rsid w:val="00A93B4D"/>
    <w:rsid w:val="00A93BDA"/>
    <w:rsid w:val="00A93E41"/>
    <w:rsid w:val="00A94187"/>
    <w:rsid w:val="00A943D6"/>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94"/>
    <w:rsid w:val="00A96D7E"/>
    <w:rsid w:val="00A96E51"/>
    <w:rsid w:val="00A9727C"/>
    <w:rsid w:val="00A97666"/>
    <w:rsid w:val="00A977E4"/>
    <w:rsid w:val="00A97B8C"/>
    <w:rsid w:val="00A97BCA"/>
    <w:rsid w:val="00A97E1F"/>
    <w:rsid w:val="00A97E7B"/>
    <w:rsid w:val="00AA0003"/>
    <w:rsid w:val="00AA0BE7"/>
    <w:rsid w:val="00AA158B"/>
    <w:rsid w:val="00AA1D12"/>
    <w:rsid w:val="00AA1EEC"/>
    <w:rsid w:val="00AA204E"/>
    <w:rsid w:val="00AA2061"/>
    <w:rsid w:val="00AA210C"/>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53C6"/>
    <w:rsid w:val="00AA5584"/>
    <w:rsid w:val="00AA5960"/>
    <w:rsid w:val="00AA5C8F"/>
    <w:rsid w:val="00AA6026"/>
    <w:rsid w:val="00AA6075"/>
    <w:rsid w:val="00AA6206"/>
    <w:rsid w:val="00AA630A"/>
    <w:rsid w:val="00AA6933"/>
    <w:rsid w:val="00AA69EF"/>
    <w:rsid w:val="00AA6B64"/>
    <w:rsid w:val="00AA6F9A"/>
    <w:rsid w:val="00AA7C4F"/>
    <w:rsid w:val="00AB001C"/>
    <w:rsid w:val="00AB00CD"/>
    <w:rsid w:val="00AB02C8"/>
    <w:rsid w:val="00AB0476"/>
    <w:rsid w:val="00AB06B8"/>
    <w:rsid w:val="00AB0ADE"/>
    <w:rsid w:val="00AB0CA0"/>
    <w:rsid w:val="00AB102D"/>
    <w:rsid w:val="00AB18DF"/>
    <w:rsid w:val="00AB1A33"/>
    <w:rsid w:val="00AB1B3E"/>
    <w:rsid w:val="00AB1C99"/>
    <w:rsid w:val="00AB2857"/>
    <w:rsid w:val="00AB2A53"/>
    <w:rsid w:val="00AB2DA9"/>
    <w:rsid w:val="00AB3299"/>
    <w:rsid w:val="00AB3418"/>
    <w:rsid w:val="00AB3491"/>
    <w:rsid w:val="00AB39A3"/>
    <w:rsid w:val="00AB3B9E"/>
    <w:rsid w:val="00AB3D94"/>
    <w:rsid w:val="00AB3E16"/>
    <w:rsid w:val="00AB3E3E"/>
    <w:rsid w:val="00AB3F13"/>
    <w:rsid w:val="00AB4011"/>
    <w:rsid w:val="00AB413F"/>
    <w:rsid w:val="00AB4157"/>
    <w:rsid w:val="00AB42FF"/>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1EB"/>
    <w:rsid w:val="00AC0732"/>
    <w:rsid w:val="00AC1191"/>
    <w:rsid w:val="00AC1281"/>
    <w:rsid w:val="00AC262F"/>
    <w:rsid w:val="00AC26FE"/>
    <w:rsid w:val="00AC2CE6"/>
    <w:rsid w:val="00AC2D4E"/>
    <w:rsid w:val="00AC3084"/>
    <w:rsid w:val="00AC30DC"/>
    <w:rsid w:val="00AC3431"/>
    <w:rsid w:val="00AC3539"/>
    <w:rsid w:val="00AC38E9"/>
    <w:rsid w:val="00AC446F"/>
    <w:rsid w:val="00AC45D6"/>
    <w:rsid w:val="00AC4D53"/>
    <w:rsid w:val="00AC4E2E"/>
    <w:rsid w:val="00AC4EEF"/>
    <w:rsid w:val="00AC525B"/>
    <w:rsid w:val="00AC5A3B"/>
    <w:rsid w:val="00AC5E01"/>
    <w:rsid w:val="00AC61B3"/>
    <w:rsid w:val="00AC63F4"/>
    <w:rsid w:val="00AC6434"/>
    <w:rsid w:val="00AC6521"/>
    <w:rsid w:val="00AC690A"/>
    <w:rsid w:val="00AC6D0A"/>
    <w:rsid w:val="00AC6E67"/>
    <w:rsid w:val="00AC7142"/>
    <w:rsid w:val="00AC731E"/>
    <w:rsid w:val="00AC7B8E"/>
    <w:rsid w:val="00AC7E94"/>
    <w:rsid w:val="00AD00BC"/>
    <w:rsid w:val="00AD0280"/>
    <w:rsid w:val="00AD06CA"/>
    <w:rsid w:val="00AD0A67"/>
    <w:rsid w:val="00AD0A76"/>
    <w:rsid w:val="00AD0ED1"/>
    <w:rsid w:val="00AD12BD"/>
    <w:rsid w:val="00AD163D"/>
    <w:rsid w:val="00AD1DFE"/>
    <w:rsid w:val="00AD1F06"/>
    <w:rsid w:val="00AD2264"/>
    <w:rsid w:val="00AD2507"/>
    <w:rsid w:val="00AD284F"/>
    <w:rsid w:val="00AD28FD"/>
    <w:rsid w:val="00AD2ACB"/>
    <w:rsid w:val="00AD2AE0"/>
    <w:rsid w:val="00AD2BAD"/>
    <w:rsid w:val="00AD2D96"/>
    <w:rsid w:val="00AD3042"/>
    <w:rsid w:val="00AD3047"/>
    <w:rsid w:val="00AD327F"/>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AB5"/>
    <w:rsid w:val="00AD6B66"/>
    <w:rsid w:val="00AD6C4E"/>
    <w:rsid w:val="00AD6C7F"/>
    <w:rsid w:val="00AD6DB7"/>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83B"/>
    <w:rsid w:val="00AE1F9D"/>
    <w:rsid w:val="00AE2205"/>
    <w:rsid w:val="00AE232B"/>
    <w:rsid w:val="00AE2BF0"/>
    <w:rsid w:val="00AE2BFE"/>
    <w:rsid w:val="00AE2C77"/>
    <w:rsid w:val="00AE3004"/>
    <w:rsid w:val="00AE3C0A"/>
    <w:rsid w:val="00AE3CE1"/>
    <w:rsid w:val="00AE4318"/>
    <w:rsid w:val="00AE4557"/>
    <w:rsid w:val="00AE4A1F"/>
    <w:rsid w:val="00AE4B5C"/>
    <w:rsid w:val="00AE4C51"/>
    <w:rsid w:val="00AE4C55"/>
    <w:rsid w:val="00AE4F01"/>
    <w:rsid w:val="00AE5323"/>
    <w:rsid w:val="00AE552C"/>
    <w:rsid w:val="00AE567B"/>
    <w:rsid w:val="00AE5749"/>
    <w:rsid w:val="00AE5E95"/>
    <w:rsid w:val="00AE62CC"/>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F0202"/>
    <w:rsid w:val="00AF03B7"/>
    <w:rsid w:val="00AF0801"/>
    <w:rsid w:val="00AF11E0"/>
    <w:rsid w:val="00AF1414"/>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4E81"/>
    <w:rsid w:val="00AF5021"/>
    <w:rsid w:val="00AF5088"/>
    <w:rsid w:val="00AF5178"/>
    <w:rsid w:val="00AF5193"/>
    <w:rsid w:val="00AF5363"/>
    <w:rsid w:val="00AF593F"/>
    <w:rsid w:val="00AF5A50"/>
    <w:rsid w:val="00AF5EBE"/>
    <w:rsid w:val="00AF5F78"/>
    <w:rsid w:val="00AF6066"/>
    <w:rsid w:val="00AF6368"/>
    <w:rsid w:val="00AF636A"/>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D90"/>
    <w:rsid w:val="00B030E1"/>
    <w:rsid w:val="00B03101"/>
    <w:rsid w:val="00B039CE"/>
    <w:rsid w:val="00B03D26"/>
    <w:rsid w:val="00B03D96"/>
    <w:rsid w:val="00B03E54"/>
    <w:rsid w:val="00B04D36"/>
    <w:rsid w:val="00B04DEC"/>
    <w:rsid w:val="00B04F11"/>
    <w:rsid w:val="00B05011"/>
    <w:rsid w:val="00B054B0"/>
    <w:rsid w:val="00B054CE"/>
    <w:rsid w:val="00B05688"/>
    <w:rsid w:val="00B056D0"/>
    <w:rsid w:val="00B05979"/>
    <w:rsid w:val="00B05A01"/>
    <w:rsid w:val="00B05B64"/>
    <w:rsid w:val="00B05DA4"/>
    <w:rsid w:val="00B05E26"/>
    <w:rsid w:val="00B06598"/>
    <w:rsid w:val="00B06AF4"/>
    <w:rsid w:val="00B06C77"/>
    <w:rsid w:val="00B06D40"/>
    <w:rsid w:val="00B075EC"/>
    <w:rsid w:val="00B07CA9"/>
    <w:rsid w:val="00B07CBE"/>
    <w:rsid w:val="00B07F35"/>
    <w:rsid w:val="00B10070"/>
    <w:rsid w:val="00B10089"/>
    <w:rsid w:val="00B102C3"/>
    <w:rsid w:val="00B1093D"/>
    <w:rsid w:val="00B109D0"/>
    <w:rsid w:val="00B10BD1"/>
    <w:rsid w:val="00B10E06"/>
    <w:rsid w:val="00B10FC2"/>
    <w:rsid w:val="00B111BF"/>
    <w:rsid w:val="00B114C4"/>
    <w:rsid w:val="00B115A1"/>
    <w:rsid w:val="00B11882"/>
    <w:rsid w:val="00B118D4"/>
    <w:rsid w:val="00B11E29"/>
    <w:rsid w:val="00B12440"/>
    <w:rsid w:val="00B12E5E"/>
    <w:rsid w:val="00B12F78"/>
    <w:rsid w:val="00B137BE"/>
    <w:rsid w:val="00B137D3"/>
    <w:rsid w:val="00B1388A"/>
    <w:rsid w:val="00B13EAA"/>
    <w:rsid w:val="00B13F1F"/>
    <w:rsid w:val="00B13F80"/>
    <w:rsid w:val="00B1400C"/>
    <w:rsid w:val="00B147CC"/>
    <w:rsid w:val="00B1489F"/>
    <w:rsid w:val="00B14D07"/>
    <w:rsid w:val="00B150B5"/>
    <w:rsid w:val="00B15141"/>
    <w:rsid w:val="00B151C6"/>
    <w:rsid w:val="00B155A9"/>
    <w:rsid w:val="00B15A0F"/>
    <w:rsid w:val="00B16359"/>
    <w:rsid w:val="00B167A6"/>
    <w:rsid w:val="00B16961"/>
    <w:rsid w:val="00B16B5F"/>
    <w:rsid w:val="00B16E9A"/>
    <w:rsid w:val="00B1736C"/>
    <w:rsid w:val="00B175F1"/>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3C59"/>
    <w:rsid w:val="00B2413A"/>
    <w:rsid w:val="00B24266"/>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E0F"/>
    <w:rsid w:val="00B27E32"/>
    <w:rsid w:val="00B305C0"/>
    <w:rsid w:val="00B30995"/>
    <w:rsid w:val="00B30E83"/>
    <w:rsid w:val="00B30E90"/>
    <w:rsid w:val="00B31295"/>
    <w:rsid w:val="00B31E5F"/>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CFD"/>
    <w:rsid w:val="00B3511C"/>
    <w:rsid w:val="00B35258"/>
    <w:rsid w:val="00B3539A"/>
    <w:rsid w:val="00B35495"/>
    <w:rsid w:val="00B35B35"/>
    <w:rsid w:val="00B35B6D"/>
    <w:rsid w:val="00B35B9D"/>
    <w:rsid w:val="00B35CB3"/>
    <w:rsid w:val="00B35F8E"/>
    <w:rsid w:val="00B36730"/>
    <w:rsid w:val="00B36BB2"/>
    <w:rsid w:val="00B36CCD"/>
    <w:rsid w:val="00B37121"/>
    <w:rsid w:val="00B37483"/>
    <w:rsid w:val="00B375F8"/>
    <w:rsid w:val="00B37742"/>
    <w:rsid w:val="00B377CE"/>
    <w:rsid w:val="00B37A76"/>
    <w:rsid w:val="00B37DD8"/>
    <w:rsid w:val="00B37E1E"/>
    <w:rsid w:val="00B4003E"/>
    <w:rsid w:val="00B40292"/>
    <w:rsid w:val="00B40486"/>
    <w:rsid w:val="00B40600"/>
    <w:rsid w:val="00B406B2"/>
    <w:rsid w:val="00B40D4D"/>
    <w:rsid w:val="00B40D73"/>
    <w:rsid w:val="00B411A3"/>
    <w:rsid w:val="00B412CB"/>
    <w:rsid w:val="00B41351"/>
    <w:rsid w:val="00B415EF"/>
    <w:rsid w:val="00B417B2"/>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D97"/>
    <w:rsid w:val="00B43E1A"/>
    <w:rsid w:val="00B440CF"/>
    <w:rsid w:val="00B4425A"/>
    <w:rsid w:val="00B443C5"/>
    <w:rsid w:val="00B446BD"/>
    <w:rsid w:val="00B4485B"/>
    <w:rsid w:val="00B45285"/>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F5"/>
    <w:rsid w:val="00B53F8F"/>
    <w:rsid w:val="00B5428C"/>
    <w:rsid w:val="00B5475E"/>
    <w:rsid w:val="00B54989"/>
    <w:rsid w:val="00B54D18"/>
    <w:rsid w:val="00B553CF"/>
    <w:rsid w:val="00B555B8"/>
    <w:rsid w:val="00B556AC"/>
    <w:rsid w:val="00B558C7"/>
    <w:rsid w:val="00B55ACA"/>
    <w:rsid w:val="00B55FBC"/>
    <w:rsid w:val="00B5612F"/>
    <w:rsid w:val="00B566E0"/>
    <w:rsid w:val="00B5685D"/>
    <w:rsid w:val="00B56BD4"/>
    <w:rsid w:val="00B56C0A"/>
    <w:rsid w:val="00B56CC5"/>
    <w:rsid w:val="00B56D07"/>
    <w:rsid w:val="00B56FB1"/>
    <w:rsid w:val="00B57861"/>
    <w:rsid w:val="00B57A15"/>
    <w:rsid w:val="00B57B2E"/>
    <w:rsid w:val="00B57EC6"/>
    <w:rsid w:val="00B57FE3"/>
    <w:rsid w:val="00B607B8"/>
    <w:rsid w:val="00B60914"/>
    <w:rsid w:val="00B60E6E"/>
    <w:rsid w:val="00B615DB"/>
    <w:rsid w:val="00B61618"/>
    <w:rsid w:val="00B6184F"/>
    <w:rsid w:val="00B618A3"/>
    <w:rsid w:val="00B619AF"/>
    <w:rsid w:val="00B61B85"/>
    <w:rsid w:val="00B61CFF"/>
    <w:rsid w:val="00B61D00"/>
    <w:rsid w:val="00B61E14"/>
    <w:rsid w:val="00B61F70"/>
    <w:rsid w:val="00B620E1"/>
    <w:rsid w:val="00B62161"/>
    <w:rsid w:val="00B62201"/>
    <w:rsid w:val="00B6237B"/>
    <w:rsid w:val="00B62A18"/>
    <w:rsid w:val="00B62BCB"/>
    <w:rsid w:val="00B62CF9"/>
    <w:rsid w:val="00B63041"/>
    <w:rsid w:val="00B6350C"/>
    <w:rsid w:val="00B635D6"/>
    <w:rsid w:val="00B63870"/>
    <w:rsid w:val="00B6394B"/>
    <w:rsid w:val="00B640AB"/>
    <w:rsid w:val="00B64398"/>
    <w:rsid w:val="00B64484"/>
    <w:rsid w:val="00B645EE"/>
    <w:rsid w:val="00B645F8"/>
    <w:rsid w:val="00B646A6"/>
    <w:rsid w:val="00B64FC1"/>
    <w:rsid w:val="00B652B0"/>
    <w:rsid w:val="00B65379"/>
    <w:rsid w:val="00B65611"/>
    <w:rsid w:val="00B657B5"/>
    <w:rsid w:val="00B65914"/>
    <w:rsid w:val="00B65D1C"/>
    <w:rsid w:val="00B65EDD"/>
    <w:rsid w:val="00B660F6"/>
    <w:rsid w:val="00B664EC"/>
    <w:rsid w:val="00B665AE"/>
    <w:rsid w:val="00B66801"/>
    <w:rsid w:val="00B66886"/>
    <w:rsid w:val="00B6796C"/>
    <w:rsid w:val="00B67B2B"/>
    <w:rsid w:val="00B67F3C"/>
    <w:rsid w:val="00B7030B"/>
    <w:rsid w:val="00B70333"/>
    <w:rsid w:val="00B705EE"/>
    <w:rsid w:val="00B70989"/>
    <w:rsid w:val="00B709B5"/>
    <w:rsid w:val="00B70A49"/>
    <w:rsid w:val="00B70DC2"/>
    <w:rsid w:val="00B70EDB"/>
    <w:rsid w:val="00B711A3"/>
    <w:rsid w:val="00B717D8"/>
    <w:rsid w:val="00B71A5D"/>
    <w:rsid w:val="00B71AA3"/>
    <w:rsid w:val="00B72184"/>
    <w:rsid w:val="00B7273B"/>
    <w:rsid w:val="00B727B8"/>
    <w:rsid w:val="00B73168"/>
    <w:rsid w:val="00B73259"/>
    <w:rsid w:val="00B73453"/>
    <w:rsid w:val="00B737C7"/>
    <w:rsid w:val="00B737D9"/>
    <w:rsid w:val="00B73B14"/>
    <w:rsid w:val="00B73C1F"/>
    <w:rsid w:val="00B74182"/>
    <w:rsid w:val="00B741DB"/>
    <w:rsid w:val="00B744CA"/>
    <w:rsid w:val="00B74791"/>
    <w:rsid w:val="00B74A0D"/>
    <w:rsid w:val="00B74A73"/>
    <w:rsid w:val="00B74EC0"/>
    <w:rsid w:val="00B754FE"/>
    <w:rsid w:val="00B75667"/>
    <w:rsid w:val="00B759FF"/>
    <w:rsid w:val="00B75F2C"/>
    <w:rsid w:val="00B76297"/>
    <w:rsid w:val="00B765DC"/>
    <w:rsid w:val="00B76727"/>
    <w:rsid w:val="00B767B4"/>
    <w:rsid w:val="00B768FC"/>
    <w:rsid w:val="00B76DF0"/>
    <w:rsid w:val="00B76FAC"/>
    <w:rsid w:val="00B77062"/>
    <w:rsid w:val="00B7709F"/>
    <w:rsid w:val="00B77166"/>
    <w:rsid w:val="00B774CC"/>
    <w:rsid w:val="00B77502"/>
    <w:rsid w:val="00B77A5A"/>
    <w:rsid w:val="00B77CFC"/>
    <w:rsid w:val="00B77D8A"/>
    <w:rsid w:val="00B801D2"/>
    <w:rsid w:val="00B80460"/>
    <w:rsid w:val="00B8053A"/>
    <w:rsid w:val="00B8053B"/>
    <w:rsid w:val="00B80733"/>
    <w:rsid w:val="00B80795"/>
    <w:rsid w:val="00B80F5B"/>
    <w:rsid w:val="00B812D2"/>
    <w:rsid w:val="00B81578"/>
    <w:rsid w:val="00B81684"/>
    <w:rsid w:val="00B816B7"/>
    <w:rsid w:val="00B817F4"/>
    <w:rsid w:val="00B81AB6"/>
    <w:rsid w:val="00B81BBD"/>
    <w:rsid w:val="00B8206A"/>
    <w:rsid w:val="00B820D0"/>
    <w:rsid w:val="00B82158"/>
    <w:rsid w:val="00B821AB"/>
    <w:rsid w:val="00B822CA"/>
    <w:rsid w:val="00B824AB"/>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557"/>
    <w:rsid w:val="00B86686"/>
    <w:rsid w:val="00B86734"/>
    <w:rsid w:val="00B8692C"/>
    <w:rsid w:val="00B86988"/>
    <w:rsid w:val="00B86A4D"/>
    <w:rsid w:val="00B86BDC"/>
    <w:rsid w:val="00B86EC5"/>
    <w:rsid w:val="00B87094"/>
    <w:rsid w:val="00B872AE"/>
    <w:rsid w:val="00B874FB"/>
    <w:rsid w:val="00B8769E"/>
    <w:rsid w:val="00B876C8"/>
    <w:rsid w:val="00B87E77"/>
    <w:rsid w:val="00B90DC8"/>
    <w:rsid w:val="00B91356"/>
    <w:rsid w:val="00B91A3B"/>
    <w:rsid w:val="00B91C36"/>
    <w:rsid w:val="00B91E0F"/>
    <w:rsid w:val="00B926E0"/>
    <w:rsid w:val="00B928B6"/>
    <w:rsid w:val="00B92DE1"/>
    <w:rsid w:val="00B92EFE"/>
    <w:rsid w:val="00B930A3"/>
    <w:rsid w:val="00B93626"/>
    <w:rsid w:val="00B93A34"/>
    <w:rsid w:val="00B93B55"/>
    <w:rsid w:val="00B93C36"/>
    <w:rsid w:val="00B94054"/>
    <w:rsid w:val="00B94253"/>
    <w:rsid w:val="00B9436E"/>
    <w:rsid w:val="00B94964"/>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7BA"/>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907"/>
    <w:rsid w:val="00BA5A67"/>
    <w:rsid w:val="00BA5C97"/>
    <w:rsid w:val="00BA5EFB"/>
    <w:rsid w:val="00BA6282"/>
    <w:rsid w:val="00BA659A"/>
    <w:rsid w:val="00BA6873"/>
    <w:rsid w:val="00BA68C1"/>
    <w:rsid w:val="00BA6CFD"/>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D6E"/>
    <w:rsid w:val="00BB317E"/>
    <w:rsid w:val="00BB3355"/>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61DC"/>
    <w:rsid w:val="00BB6431"/>
    <w:rsid w:val="00BB6472"/>
    <w:rsid w:val="00BB6C81"/>
    <w:rsid w:val="00BB6D67"/>
    <w:rsid w:val="00BB705F"/>
    <w:rsid w:val="00BB71EC"/>
    <w:rsid w:val="00BB723D"/>
    <w:rsid w:val="00BB724B"/>
    <w:rsid w:val="00BB7634"/>
    <w:rsid w:val="00BB7E4A"/>
    <w:rsid w:val="00BB7F90"/>
    <w:rsid w:val="00BC01B9"/>
    <w:rsid w:val="00BC0203"/>
    <w:rsid w:val="00BC0595"/>
    <w:rsid w:val="00BC0873"/>
    <w:rsid w:val="00BC0BEE"/>
    <w:rsid w:val="00BC130E"/>
    <w:rsid w:val="00BC14D9"/>
    <w:rsid w:val="00BC14DF"/>
    <w:rsid w:val="00BC16BF"/>
    <w:rsid w:val="00BC1801"/>
    <w:rsid w:val="00BC1A03"/>
    <w:rsid w:val="00BC1A4D"/>
    <w:rsid w:val="00BC1A99"/>
    <w:rsid w:val="00BC1ACF"/>
    <w:rsid w:val="00BC201A"/>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78A"/>
    <w:rsid w:val="00BC5C92"/>
    <w:rsid w:val="00BC5CE2"/>
    <w:rsid w:val="00BC600D"/>
    <w:rsid w:val="00BC6064"/>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238C"/>
    <w:rsid w:val="00BD2451"/>
    <w:rsid w:val="00BD2A08"/>
    <w:rsid w:val="00BD2F55"/>
    <w:rsid w:val="00BD34F4"/>
    <w:rsid w:val="00BD3837"/>
    <w:rsid w:val="00BD386B"/>
    <w:rsid w:val="00BD3C69"/>
    <w:rsid w:val="00BD3D7A"/>
    <w:rsid w:val="00BD42C4"/>
    <w:rsid w:val="00BD4D2D"/>
    <w:rsid w:val="00BD58A8"/>
    <w:rsid w:val="00BD5A26"/>
    <w:rsid w:val="00BD5CE6"/>
    <w:rsid w:val="00BD5FA4"/>
    <w:rsid w:val="00BD62BB"/>
    <w:rsid w:val="00BD6509"/>
    <w:rsid w:val="00BD66A1"/>
    <w:rsid w:val="00BD689C"/>
    <w:rsid w:val="00BD6A22"/>
    <w:rsid w:val="00BD78EF"/>
    <w:rsid w:val="00BD79AF"/>
    <w:rsid w:val="00BD7A82"/>
    <w:rsid w:val="00BD7F9E"/>
    <w:rsid w:val="00BE00A9"/>
    <w:rsid w:val="00BE0702"/>
    <w:rsid w:val="00BE072F"/>
    <w:rsid w:val="00BE0973"/>
    <w:rsid w:val="00BE12C5"/>
    <w:rsid w:val="00BE13B8"/>
    <w:rsid w:val="00BE16C6"/>
    <w:rsid w:val="00BE1959"/>
    <w:rsid w:val="00BE197A"/>
    <w:rsid w:val="00BE1A06"/>
    <w:rsid w:val="00BE269D"/>
    <w:rsid w:val="00BE285C"/>
    <w:rsid w:val="00BE28ED"/>
    <w:rsid w:val="00BE28FE"/>
    <w:rsid w:val="00BE2C5A"/>
    <w:rsid w:val="00BE312F"/>
    <w:rsid w:val="00BE3466"/>
    <w:rsid w:val="00BE3629"/>
    <w:rsid w:val="00BE3732"/>
    <w:rsid w:val="00BE3EA0"/>
    <w:rsid w:val="00BE403F"/>
    <w:rsid w:val="00BE4094"/>
    <w:rsid w:val="00BE426E"/>
    <w:rsid w:val="00BE475F"/>
    <w:rsid w:val="00BE4CF3"/>
    <w:rsid w:val="00BE4DE7"/>
    <w:rsid w:val="00BE4ED0"/>
    <w:rsid w:val="00BE507F"/>
    <w:rsid w:val="00BE526A"/>
    <w:rsid w:val="00BE5519"/>
    <w:rsid w:val="00BE5523"/>
    <w:rsid w:val="00BE57B1"/>
    <w:rsid w:val="00BE5813"/>
    <w:rsid w:val="00BE5EE5"/>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312"/>
    <w:rsid w:val="00BF18A7"/>
    <w:rsid w:val="00BF1B36"/>
    <w:rsid w:val="00BF220D"/>
    <w:rsid w:val="00BF2372"/>
    <w:rsid w:val="00BF23D9"/>
    <w:rsid w:val="00BF2817"/>
    <w:rsid w:val="00BF2A39"/>
    <w:rsid w:val="00BF2F3D"/>
    <w:rsid w:val="00BF315A"/>
    <w:rsid w:val="00BF31CB"/>
    <w:rsid w:val="00BF33B8"/>
    <w:rsid w:val="00BF3B91"/>
    <w:rsid w:val="00BF3C10"/>
    <w:rsid w:val="00BF3DCE"/>
    <w:rsid w:val="00BF3E7D"/>
    <w:rsid w:val="00BF3FFA"/>
    <w:rsid w:val="00BF4228"/>
    <w:rsid w:val="00BF46F1"/>
    <w:rsid w:val="00BF479D"/>
    <w:rsid w:val="00BF47D7"/>
    <w:rsid w:val="00BF4B69"/>
    <w:rsid w:val="00BF4B74"/>
    <w:rsid w:val="00BF5454"/>
    <w:rsid w:val="00BF56A8"/>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835"/>
    <w:rsid w:val="00C01DA4"/>
    <w:rsid w:val="00C02026"/>
    <w:rsid w:val="00C02044"/>
    <w:rsid w:val="00C02192"/>
    <w:rsid w:val="00C023FA"/>
    <w:rsid w:val="00C0240E"/>
    <w:rsid w:val="00C02BF6"/>
    <w:rsid w:val="00C02CDE"/>
    <w:rsid w:val="00C03125"/>
    <w:rsid w:val="00C03601"/>
    <w:rsid w:val="00C03892"/>
    <w:rsid w:val="00C039B6"/>
    <w:rsid w:val="00C03B7B"/>
    <w:rsid w:val="00C04AA5"/>
    <w:rsid w:val="00C04C5F"/>
    <w:rsid w:val="00C04D1E"/>
    <w:rsid w:val="00C05049"/>
    <w:rsid w:val="00C05094"/>
    <w:rsid w:val="00C05470"/>
    <w:rsid w:val="00C057E0"/>
    <w:rsid w:val="00C05863"/>
    <w:rsid w:val="00C05C20"/>
    <w:rsid w:val="00C06066"/>
    <w:rsid w:val="00C0620A"/>
    <w:rsid w:val="00C0648A"/>
    <w:rsid w:val="00C067A4"/>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69B"/>
    <w:rsid w:val="00C14D1C"/>
    <w:rsid w:val="00C14DC5"/>
    <w:rsid w:val="00C14E12"/>
    <w:rsid w:val="00C14EEC"/>
    <w:rsid w:val="00C15135"/>
    <w:rsid w:val="00C159ED"/>
    <w:rsid w:val="00C15A43"/>
    <w:rsid w:val="00C15A93"/>
    <w:rsid w:val="00C15FD0"/>
    <w:rsid w:val="00C1640C"/>
    <w:rsid w:val="00C1662C"/>
    <w:rsid w:val="00C17099"/>
    <w:rsid w:val="00C1722A"/>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2F0"/>
    <w:rsid w:val="00C21B1D"/>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A2"/>
    <w:rsid w:val="00C24EE5"/>
    <w:rsid w:val="00C24F74"/>
    <w:rsid w:val="00C250CF"/>
    <w:rsid w:val="00C2544D"/>
    <w:rsid w:val="00C258D0"/>
    <w:rsid w:val="00C25D3A"/>
    <w:rsid w:val="00C25DA6"/>
    <w:rsid w:val="00C263AE"/>
    <w:rsid w:val="00C26871"/>
    <w:rsid w:val="00C2695A"/>
    <w:rsid w:val="00C26AE1"/>
    <w:rsid w:val="00C26C46"/>
    <w:rsid w:val="00C26E4E"/>
    <w:rsid w:val="00C273C5"/>
    <w:rsid w:val="00C274BE"/>
    <w:rsid w:val="00C275A3"/>
    <w:rsid w:val="00C27B46"/>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2E34"/>
    <w:rsid w:val="00C339DE"/>
    <w:rsid w:val="00C33AA7"/>
    <w:rsid w:val="00C33CE8"/>
    <w:rsid w:val="00C33DCE"/>
    <w:rsid w:val="00C3463A"/>
    <w:rsid w:val="00C346BB"/>
    <w:rsid w:val="00C346C1"/>
    <w:rsid w:val="00C347F2"/>
    <w:rsid w:val="00C34977"/>
    <w:rsid w:val="00C34C05"/>
    <w:rsid w:val="00C3566B"/>
    <w:rsid w:val="00C35684"/>
    <w:rsid w:val="00C35A42"/>
    <w:rsid w:val="00C35B23"/>
    <w:rsid w:val="00C35D4F"/>
    <w:rsid w:val="00C36060"/>
    <w:rsid w:val="00C363CB"/>
    <w:rsid w:val="00C3641C"/>
    <w:rsid w:val="00C3653A"/>
    <w:rsid w:val="00C36DAD"/>
    <w:rsid w:val="00C37050"/>
    <w:rsid w:val="00C37149"/>
    <w:rsid w:val="00C37493"/>
    <w:rsid w:val="00C3749F"/>
    <w:rsid w:val="00C3791C"/>
    <w:rsid w:val="00C37B14"/>
    <w:rsid w:val="00C37D41"/>
    <w:rsid w:val="00C37DD7"/>
    <w:rsid w:val="00C37F07"/>
    <w:rsid w:val="00C37F85"/>
    <w:rsid w:val="00C37F8D"/>
    <w:rsid w:val="00C4018E"/>
    <w:rsid w:val="00C404D5"/>
    <w:rsid w:val="00C40B7D"/>
    <w:rsid w:val="00C40FF4"/>
    <w:rsid w:val="00C41C14"/>
    <w:rsid w:val="00C42027"/>
    <w:rsid w:val="00C42130"/>
    <w:rsid w:val="00C42619"/>
    <w:rsid w:val="00C42784"/>
    <w:rsid w:val="00C429E1"/>
    <w:rsid w:val="00C432E0"/>
    <w:rsid w:val="00C43681"/>
    <w:rsid w:val="00C439F0"/>
    <w:rsid w:val="00C43A6C"/>
    <w:rsid w:val="00C43CE7"/>
    <w:rsid w:val="00C43E69"/>
    <w:rsid w:val="00C44189"/>
    <w:rsid w:val="00C44478"/>
    <w:rsid w:val="00C4464F"/>
    <w:rsid w:val="00C447FB"/>
    <w:rsid w:val="00C448BB"/>
    <w:rsid w:val="00C44ADA"/>
    <w:rsid w:val="00C44AF6"/>
    <w:rsid w:val="00C4535E"/>
    <w:rsid w:val="00C45A9C"/>
    <w:rsid w:val="00C45BF6"/>
    <w:rsid w:val="00C45FD2"/>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1D11"/>
    <w:rsid w:val="00C5257E"/>
    <w:rsid w:val="00C52BEC"/>
    <w:rsid w:val="00C52C1B"/>
    <w:rsid w:val="00C52DDA"/>
    <w:rsid w:val="00C53125"/>
    <w:rsid w:val="00C531B4"/>
    <w:rsid w:val="00C532F9"/>
    <w:rsid w:val="00C536C2"/>
    <w:rsid w:val="00C53D25"/>
    <w:rsid w:val="00C53E22"/>
    <w:rsid w:val="00C54002"/>
    <w:rsid w:val="00C543DA"/>
    <w:rsid w:val="00C545B1"/>
    <w:rsid w:val="00C5462F"/>
    <w:rsid w:val="00C548BE"/>
    <w:rsid w:val="00C54B97"/>
    <w:rsid w:val="00C54C62"/>
    <w:rsid w:val="00C54C97"/>
    <w:rsid w:val="00C5561B"/>
    <w:rsid w:val="00C559E1"/>
    <w:rsid w:val="00C55ADC"/>
    <w:rsid w:val="00C55D48"/>
    <w:rsid w:val="00C55D9F"/>
    <w:rsid w:val="00C5638E"/>
    <w:rsid w:val="00C56918"/>
    <w:rsid w:val="00C569CA"/>
    <w:rsid w:val="00C5707E"/>
    <w:rsid w:val="00C576EB"/>
    <w:rsid w:val="00C57CC6"/>
    <w:rsid w:val="00C57D03"/>
    <w:rsid w:val="00C60193"/>
    <w:rsid w:val="00C601EB"/>
    <w:rsid w:val="00C60EC1"/>
    <w:rsid w:val="00C610CC"/>
    <w:rsid w:val="00C619F5"/>
    <w:rsid w:val="00C61AAE"/>
    <w:rsid w:val="00C61FA5"/>
    <w:rsid w:val="00C62027"/>
    <w:rsid w:val="00C62163"/>
    <w:rsid w:val="00C6216B"/>
    <w:rsid w:val="00C628F6"/>
    <w:rsid w:val="00C62997"/>
    <w:rsid w:val="00C62ADB"/>
    <w:rsid w:val="00C62BE7"/>
    <w:rsid w:val="00C62C31"/>
    <w:rsid w:val="00C62FB1"/>
    <w:rsid w:val="00C633AB"/>
    <w:rsid w:val="00C6343A"/>
    <w:rsid w:val="00C6349A"/>
    <w:rsid w:val="00C63593"/>
    <w:rsid w:val="00C63ACC"/>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B89"/>
    <w:rsid w:val="00C66C34"/>
    <w:rsid w:val="00C66DCD"/>
    <w:rsid w:val="00C67231"/>
    <w:rsid w:val="00C67768"/>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E1E"/>
    <w:rsid w:val="00C73F10"/>
    <w:rsid w:val="00C740FD"/>
    <w:rsid w:val="00C74157"/>
    <w:rsid w:val="00C741B4"/>
    <w:rsid w:val="00C7448E"/>
    <w:rsid w:val="00C746FA"/>
    <w:rsid w:val="00C748E2"/>
    <w:rsid w:val="00C75004"/>
    <w:rsid w:val="00C75412"/>
    <w:rsid w:val="00C755E8"/>
    <w:rsid w:val="00C75970"/>
    <w:rsid w:val="00C75AC4"/>
    <w:rsid w:val="00C75B22"/>
    <w:rsid w:val="00C75C9D"/>
    <w:rsid w:val="00C768E3"/>
    <w:rsid w:val="00C76A56"/>
    <w:rsid w:val="00C76A6B"/>
    <w:rsid w:val="00C76D2B"/>
    <w:rsid w:val="00C77185"/>
    <w:rsid w:val="00C7731D"/>
    <w:rsid w:val="00C7757F"/>
    <w:rsid w:val="00C777A0"/>
    <w:rsid w:val="00C7799E"/>
    <w:rsid w:val="00C77DF7"/>
    <w:rsid w:val="00C77E09"/>
    <w:rsid w:val="00C80209"/>
    <w:rsid w:val="00C80247"/>
    <w:rsid w:val="00C80547"/>
    <w:rsid w:val="00C805FA"/>
    <w:rsid w:val="00C807B7"/>
    <w:rsid w:val="00C8080E"/>
    <w:rsid w:val="00C809A4"/>
    <w:rsid w:val="00C8166A"/>
    <w:rsid w:val="00C8198E"/>
    <w:rsid w:val="00C81B30"/>
    <w:rsid w:val="00C820A1"/>
    <w:rsid w:val="00C82375"/>
    <w:rsid w:val="00C82387"/>
    <w:rsid w:val="00C82399"/>
    <w:rsid w:val="00C82496"/>
    <w:rsid w:val="00C82640"/>
    <w:rsid w:val="00C8393C"/>
    <w:rsid w:val="00C83AEB"/>
    <w:rsid w:val="00C83B30"/>
    <w:rsid w:val="00C84317"/>
    <w:rsid w:val="00C845CE"/>
    <w:rsid w:val="00C84B15"/>
    <w:rsid w:val="00C84BA4"/>
    <w:rsid w:val="00C8534D"/>
    <w:rsid w:val="00C85A05"/>
    <w:rsid w:val="00C85E0A"/>
    <w:rsid w:val="00C8624E"/>
    <w:rsid w:val="00C86379"/>
    <w:rsid w:val="00C864DB"/>
    <w:rsid w:val="00C86588"/>
    <w:rsid w:val="00C870B0"/>
    <w:rsid w:val="00C877DD"/>
    <w:rsid w:val="00C8781D"/>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CD4"/>
    <w:rsid w:val="00C96FE0"/>
    <w:rsid w:val="00C970B0"/>
    <w:rsid w:val="00C97348"/>
    <w:rsid w:val="00C97AF1"/>
    <w:rsid w:val="00CA0186"/>
    <w:rsid w:val="00CA0698"/>
    <w:rsid w:val="00CA09AA"/>
    <w:rsid w:val="00CA0BAF"/>
    <w:rsid w:val="00CA0F3E"/>
    <w:rsid w:val="00CA114D"/>
    <w:rsid w:val="00CA1225"/>
    <w:rsid w:val="00CA1303"/>
    <w:rsid w:val="00CA15C0"/>
    <w:rsid w:val="00CA18D2"/>
    <w:rsid w:val="00CA1A2D"/>
    <w:rsid w:val="00CA1AEE"/>
    <w:rsid w:val="00CA1B31"/>
    <w:rsid w:val="00CA275F"/>
    <w:rsid w:val="00CA2848"/>
    <w:rsid w:val="00CA2919"/>
    <w:rsid w:val="00CA29CE"/>
    <w:rsid w:val="00CA2C56"/>
    <w:rsid w:val="00CA3030"/>
    <w:rsid w:val="00CA3597"/>
    <w:rsid w:val="00CA3C31"/>
    <w:rsid w:val="00CA4229"/>
    <w:rsid w:val="00CA431A"/>
    <w:rsid w:val="00CA435C"/>
    <w:rsid w:val="00CA45FA"/>
    <w:rsid w:val="00CA4941"/>
    <w:rsid w:val="00CA4A3F"/>
    <w:rsid w:val="00CA4C14"/>
    <w:rsid w:val="00CA4CD7"/>
    <w:rsid w:val="00CA4FE7"/>
    <w:rsid w:val="00CA51A0"/>
    <w:rsid w:val="00CA59E7"/>
    <w:rsid w:val="00CA5F13"/>
    <w:rsid w:val="00CA616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3B6"/>
    <w:rsid w:val="00CB2836"/>
    <w:rsid w:val="00CB2F24"/>
    <w:rsid w:val="00CB3726"/>
    <w:rsid w:val="00CB3866"/>
    <w:rsid w:val="00CB3941"/>
    <w:rsid w:val="00CB39CF"/>
    <w:rsid w:val="00CB3EE8"/>
    <w:rsid w:val="00CB40AC"/>
    <w:rsid w:val="00CB4184"/>
    <w:rsid w:val="00CB44DB"/>
    <w:rsid w:val="00CB4736"/>
    <w:rsid w:val="00CB480A"/>
    <w:rsid w:val="00CB4E0E"/>
    <w:rsid w:val="00CB4FA5"/>
    <w:rsid w:val="00CB5057"/>
    <w:rsid w:val="00CB558B"/>
    <w:rsid w:val="00CB5823"/>
    <w:rsid w:val="00CB58DD"/>
    <w:rsid w:val="00CB58EF"/>
    <w:rsid w:val="00CB5A9F"/>
    <w:rsid w:val="00CB5D68"/>
    <w:rsid w:val="00CB5EF8"/>
    <w:rsid w:val="00CB6343"/>
    <w:rsid w:val="00CB6598"/>
    <w:rsid w:val="00CB68B3"/>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0A"/>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350"/>
    <w:rsid w:val="00CC374C"/>
    <w:rsid w:val="00CC380B"/>
    <w:rsid w:val="00CC39C1"/>
    <w:rsid w:val="00CC3E8C"/>
    <w:rsid w:val="00CC3E96"/>
    <w:rsid w:val="00CC400F"/>
    <w:rsid w:val="00CC4110"/>
    <w:rsid w:val="00CC4365"/>
    <w:rsid w:val="00CC485B"/>
    <w:rsid w:val="00CC4861"/>
    <w:rsid w:val="00CC4974"/>
    <w:rsid w:val="00CC4C5E"/>
    <w:rsid w:val="00CC4CB6"/>
    <w:rsid w:val="00CC4CCF"/>
    <w:rsid w:val="00CC4F58"/>
    <w:rsid w:val="00CC5702"/>
    <w:rsid w:val="00CC57AE"/>
    <w:rsid w:val="00CC5DC6"/>
    <w:rsid w:val="00CC5E51"/>
    <w:rsid w:val="00CC606C"/>
    <w:rsid w:val="00CC60E5"/>
    <w:rsid w:val="00CC63CD"/>
    <w:rsid w:val="00CC6408"/>
    <w:rsid w:val="00CC6426"/>
    <w:rsid w:val="00CC656C"/>
    <w:rsid w:val="00CC6B0F"/>
    <w:rsid w:val="00CC6C99"/>
    <w:rsid w:val="00CC728B"/>
    <w:rsid w:val="00CC7356"/>
    <w:rsid w:val="00CC74D5"/>
    <w:rsid w:val="00CC7A6D"/>
    <w:rsid w:val="00CC7BD9"/>
    <w:rsid w:val="00CC7DF5"/>
    <w:rsid w:val="00CC7EEB"/>
    <w:rsid w:val="00CC7F92"/>
    <w:rsid w:val="00CD04B6"/>
    <w:rsid w:val="00CD04FE"/>
    <w:rsid w:val="00CD0740"/>
    <w:rsid w:val="00CD0768"/>
    <w:rsid w:val="00CD08A6"/>
    <w:rsid w:val="00CD0D74"/>
    <w:rsid w:val="00CD14CB"/>
    <w:rsid w:val="00CD179D"/>
    <w:rsid w:val="00CD1841"/>
    <w:rsid w:val="00CD193D"/>
    <w:rsid w:val="00CD1D72"/>
    <w:rsid w:val="00CD1E74"/>
    <w:rsid w:val="00CD223B"/>
    <w:rsid w:val="00CD2585"/>
    <w:rsid w:val="00CD25A6"/>
    <w:rsid w:val="00CD283A"/>
    <w:rsid w:val="00CD28DD"/>
    <w:rsid w:val="00CD28F4"/>
    <w:rsid w:val="00CD2931"/>
    <w:rsid w:val="00CD2D1D"/>
    <w:rsid w:val="00CD2F60"/>
    <w:rsid w:val="00CD3070"/>
    <w:rsid w:val="00CD309B"/>
    <w:rsid w:val="00CD3122"/>
    <w:rsid w:val="00CD325D"/>
    <w:rsid w:val="00CD3D0C"/>
    <w:rsid w:val="00CD3E10"/>
    <w:rsid w:val="00CD3F09"/>
    <w:rsid w:val="00CD3F47"/>
    <w:rsid w:val="00CD3FAF"/>
    <w:rsid w:val="00CD4822"/>
    <w:rsid w:val="00CD492B"/>
    <w:rsid w:val="00CD52F0"/>
    <w:rsid w:val="00CD5AAA"/>
    <w:rsid w:val="00CD5BE9"/>
    <w:rsid w:val="00CD5C02"/>
    <w:rsid w:val="00CD61A1"/>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7E2"/>
    <w:rsid w:val="00CE09BC"/>
    <w:rsid w:val="00CE0CBF"/>
    <w:rsid w:val="00CE0D6D"/>
    <w:rsid w:val="00CE0FC6"/>
    <w:rsid w:val="00CE112E"/>
    <w:rsid w:val="00CE1162"/>
    <w:rsid w:val="00CE11F7"/>
    <w:rsid w:val="00CE1225"/>
    <w:rsid w:val="00CE132D"/>
    <w:rsid w:val="00CE152F"/>
    <w:rsid w:val="00CE1AC5"/>
    <w:rsid w:val="00CE212D"/>
    <w:rsid w:val="00CE228B"/>
    <w:rsid w:val="00CE250A"/>
    <w:rsid w:val="00CE253D"/>
    <w:rsid w:val="00CE2561"/>
    <w:rsid w:val="00CE2B08"/>
    <w:rsid w:val="00CE2D02"/>
    <w:rsid w:val="00CE2DD6"/>
    <w:rsid w:val="00CE2E2D"/>
    <w:rsid w:val="00CE2FF6"/>
    <w:rsid w:val="00CE3257"/>
    <w:rsid w:val="00CE3DE5"/>
    <w:rsid w:val="00CE414F"/>
    <w:rsid w:val="00CE4233"/>
    <w:rsid w:val="00CE42CD"/>
    <w:rsid w:val="00CE452A"/>
    <w:rsid w:val="00CE45F5"/>
    <w:rsid w:val="00CE4A2A"/>
    <w:rsid w:val="00CE4E95"/>
    <w:rsid w:val="00CE51D5"/>
    <w:rsid w:val="00CE576E"/>
    <w:rsid w:val="00CE5861"/>
    <w:rsid w:val="00CE59E1"/>
    <w:rsid w:val="00CE5E50"/>
    <w:rsid w:val="00CE5FF9"/>
    <w:rsid w:val="00CE63B8"/>
    <w:rsid w:val="00CE697C"/>
    <w:rsid w:val="00CE69F3"/>
    <w:rsid w:val="00CE6AD5"/>
    <w:rsid w:val="00CE6E24"/>
    <w:rsid w:val="00CE71C9"/>
    <w:rsid w:val="00CE74C5"/>
    <w:rsid w:val="00CE7563"/>
    <w:rsid w:val="00CE76BD"/>
    <w:rsid w:val="00CE79BC"/>
    <w:rsid w:val="00CE7ED2"/>
    <w:rsid w:val="00CF00A2"/>
    <w:rsid w:val="00CF02AC"/>
    <w:rsid w:val="00CF057C"/>
    <w:rsid w:val="00CF06E6"/>
    <w:rsid w:val="00CF0754"/>
    <w:rsid w:val="00CF0B3D"/>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D11"/>
    <w:rsid w:val="00CF4D6B"/>
    <w:rsid w:val="00CF50A9"/>
    <w:rsid w:val="00CF52ED"/>
    <w:rsid w:val="00CF53CD"/>
    <w:rsid w:val="00CF5A90"/>
    <w:rsid w:val="00CF5BED"/>
    <w:rsid w:val="00CF61A3"/>
    <w:rsid w:val="00CF66DE"/>
    <w:rsid w:val="00CF6848"/>
    <w:rsid w:val="00CF6AC6"/>
    <w:rsid w:val="00CF6AF3"/>
    <w:rsid w:val="00CF6C9A"/>
    <w:rsid w:val="00CF6F64"/>
    <w:rsid w:val="00CF721A"/>
    <w:rsid w:val="00CF72B0"/>
    <w:rsid w:val="00CF74AD"/>
    <w:rsid w:val="00CF7A30"/>
    <w:rsid w:val="00CF7A95"/>
    <w:rsid w:val="00CF7CCF"/>
    <w:rsid w:val="00D0011B"/>
    <w:rsid w:val="00D002B6"/>
    <w:rsid w:val="00D00359"/>
    <w:rsid w:val="00D00522"/>
    <w:rsid w:val="00D00B22"/>
    <w:rsid w:val="00D010E6"/>
    <w:rsid w:val="00D0129D"/>
    <w:rsid w:val="00D017A8"/>
    <w:rsid w:val="00D017EE"/>
    <w:rsid w:val="00D0182B"/>
    <w:rsid w:val="00D0186E"/>
    <w:rsid w:val="00D01C73"/>
    <w:rsid w:val="00D02156"/>
    <w:rsid w:val="00D02193"/>
    <w:rsid w:val="00D02369"/>
    <w:rsid w:val="00D02427"/>
    <w:rsid w:val="00D02556"/>
    <w:rsid w:val="00D027F5"/>
    <w:rsid w:val="00D02C36"/>
    <w:rsid w:val="00D02C7A"/>
    <w:rsid w:val="00D02E17"/>
    <w:rsid w:val="00D035CC"/>
    <w:rsid w:val="00D0434F"/>
    <w:rsid w:val="00D0438E"/>
    <w:rsid w:val="00D04898"/>
    <w:rsid w:val="00D04A64"/>
    <w:rsid w:val="00D04FC8"/>
    <w:rsid w:val="00D05393"/>
    <w:rsid w:val="00D05FD4"/>
    <w:rsid w:val="00D06088"/>
    <w:rsid w:val="00D062FE"/>
    <w:rsid w:val="00D06581"/>
    <w:rsid w:val="00D0675C"/>
    <w:rsid w:val="00D06800"/>
    <w:rsid w:val="00D0686D"/>
    <w:rsid w:val="00D06A81"/>
    <w:rsid w:val="00D06B22"/>
    <w:rsid w:val="00D06DED"/>
    <w:rsid w:val="00D0735B"/>
    <w:rsid w:val="00D078A9"/>
    <w:rsid w:val="00D078C9"/>
    <w:rsid w:val="00D07C1A"/>
    <w:rsid w:val="00D07DCA"/>
    <w:rsid w:val="00D10478"/>
    <w:rsid w:val="00D105EB"/>
    <w:rsid w:val="00D108D2"/>
    <w:rsid w:val="00D10D5A"/>
    <w:rsid w:val="00D1140D"/>
    <w:rsid w:val="00D11873"/>
    <w:rsid w:val="00D11AC5"/>
    <w:rsid w:val="00D11C73"/>
    <w:rsid w:val="00D11EEE"/>
    <w:rsid w:val="00D11FAE"/>
    <w:rsid w:val="00D12440"/>
    <w:rsid w:val="00D12487"/>
    <w:rsid w:val="00D126E6"/>
    <w:rsid w:val="00D12988"/>
    <w:rsid w:val="00D12A5D"/>
    <w:rsid w:val="00D12B75"/>
    <w:rsid w:val="00D12EA8"/>
    <w:rsid w:val="00D13880"/>
    <w:rsid w:val="00D13BBC"/>
    <w:rsid w:val="00D13CCD"/>
    <w:rsid w:val="00D14204"/>
    <w:rsid w:val="00D1420A"/>
    <w:rsid w:val="00D145FE"/>
    <w:rsid w:val="00D1495E"/>
    <w:rsid w:val="00D15D5B"/>
    <w:rsid w:val="00D15D9D"/>
    <w:rsid w:val="00D1624D"/>
    <w:rsid w:val="00D1678C"/>
    <w:rsid w:val="00D16A0D"/>
    <w:rsid w:val="00D16BA8"/>
    <w:rsid w:val="00D174E5"/>
    <w:rsid w:val="00D17F37"/>
    <w:rsid w:val="00D20171"/>
    <w:rsid w:val="00D202D3"/>
    <w:rsid w:val="00D2032A"/>
    <w:rsid w:val="00D2032F"/>
    <w:rsid w:val="00D20840"/>
    <w:rsid w:val="00D20F77"/>
    <w:rsid w:val="00D2109E"/>
    <w:rsid w:val="00D215E6"/>
    <w:rsid w:val="00D216C5"/>
    <w:rsid w:val="00D2171B"/>
    <w:rsid w:val="00D2179E"/>
    <w:rsid w:val="00D217CE"/>
    <w:rsid w:val="00D220E7"/>
    <w:rsid w:val="00D220EC"/>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52"/>
    <w:rsid w:val="00D26283"/>
    <w:rsid w:val="00D263B5"/>
    <w:rsid w:val="00D26586"/>
    <w:rsid w:val="00D2698B"/>
    <w:rsid w:val="00D26DBE"/>
    <w:rsid w:val="00D2728D"/>
    <w:rsid w:val="00D27F01"/>
    <w:rsid w:val="00D3074E"/>
    <w:rsid w:val="00D3078D"/>
    <w:rsid w:val="00D30AC7"/>
    <w:rsid w:val="00D30BC5"/>
    <w:rsid w:val="00D30C46"/>
    <w:rsid w:val="00D30D92"/>
    <w:rsid w:val="00D30FC7"/>
    <w:rsid w:val="00D3115A"/>
    <w:rsid w:val="00D315CF"/>
    <w:rsid w:val="00D31B45"/>
    <w:rsid w:val="00D31B9F"/>
    <w:rsid w:val="00D31BEA"/>
    <w:rsid w:val="00D321C9"/>
    <w:rsid w:val="00D32B6E"/>
    <w:rsid w:val="00D33017"/>
    <w:rsid w:val="00D331F8"/>
    <w:rsid w:val="00D33313"/>
    <w:rsid w:val="00D33410"/>
    <w:rsid w:val="00D33588"/>
    <w:rsid w:val="00D335CB"/>
    <w:rsid w:val="00D33AB3"/>
    <w:rsid w:val="00D33AFC"/>
    <w:rsid w:val="00D3410B"/>
    <w:rsid w:val="00D344C9"/>
    <w:rsid w:val="00D34FBC"/>
    <w:rsid w:val="00D351C4"/>
    <w:rsid w:val="00D353FF"/>
    <w:rsid w:val="00D35C45"/>
    <w:rsid w:val="00D3609F"/>
    <w:rsid w:val="00D3610A"/>
    <w:rsid w:val="00D36408"/>
    <w:rsid w:val="00D3646C"/>
    <w:rsid w:val="00D36541"/>
    <w:rsid w:val="00D3668C"/>
    <w:rsid w:val="00D36831"/>
    <w:rsid w:val="00D369EA"/>
    <w:rsid w:val="00D36AFA"/>
    <w:rsid w:val="00D36C8E"/>
    <w:rsid w:val="00D37131"/>
    <w:rsid w:val="00D37C2D"/>
    <w:rsid w:val="00D404CE"/>
    <w:rsid w:val="00D40925"/>
    <w:rsid w:val="00D40D19"/>
    <w:rsid w:val="00D40E25"/>
    <w:rsid w:val="00D40E78"/>
    <w:rsid w:val="00D41009"/>
    <w:rsid w:val="00D41198"/>
    <w:rsid w:val="00D41231"/>
    <w:rsid w:val="00D4130A"/>
    <w:rsid w:val="00D4149D"/>
    <w:rsid w:val="00D41901"/>
    <w:rsid w:val="00D41CD0"/>
    <w:rsid w:val="00D41E09"/>
    <w:rsid w:val="00D420BE"/>
    <w:rsid w:val="00D421D9"/>
    <w:rsid w:val="00D422E4"/>
    <w:rsid w:val="00D42316"/>
    <w:rsid w:val="00D429DA"/>
    <w:rsid w:val="00D42B71"/>
    <w:rsid w:val="00D43307"/>
    <w:rsid w:val="00D435FC"/>
    <w:rsid w:val="00D43888"/>
    <w:rsid w:val="00D43A49"/>
    <w:rsid w:val="00D440D2"/>
    <w:rsid w:val="00D4429F"/>
    <w:rsid w:val="00D44336"/>
    <w:rsid w:val="00D448A6"/>
    <w:rsid w:val="00D448BD"/>
    <w:rsid w:val="00D44A5C"/>
    <w:rsid w:val="00D45331"/>
    <w:rsid w:val="00D45581"/>
    <w:rsid w:val="00D45838"/>
    <w:rsid w:val="00D45994"/>
    <w:rsid w:val="00D45C69"/>
    <w:rsid w:val="00D45EE3"/>
    <w:rsid w:val="00D46035"/>
    <w:rsid w:val="00D46298"/>
    <w:rsid w:val="00D466E5"/>
    <w:rsid w:val="00D467C7"/>
    <w:rsid w:val="00D4688E"/>
    <w:rsid w:val="00D46D60"/>
    <w:rsid w:val="00D46F1F"/>
    <w:rsid w:val="00D46F2D"/>
    <w:rsid w:val="00D47129"/>
    <w:rsid w:val="00D471EF"/>
    <w:rsid w:val="00D475CC"/>
    <w:rsid w:val="00D477E2"/>
    <w:rsid w:val="00D47F8C"/>
    <w:rsid w:val="00D47FA9"/>
    <w:rsid w:val="00D50196"/>
    <w:rsid w:val="00D5027B"/>
    <w:rsid w:val="00D5044A"/>
    <w:rsid w:val="00D50A6B"/>
    <w:rsid w:val="00D50D94"/>
    <w:rsid w:val="00D50F95"/>
    <w:rsid w:val="00D50FB1"/>
    <w:rsid w:val="00D5102A"/>
    <w:rsid w:val="00D513F0"/>
    <w:rsid w:val="00D51565"/>
    <w:rsid w:val="00D51AAF"/>
    <w:rsid w:val="00D51D18"/>
    <w:rsid w:val="00D51F84"/>
    <w:rsid w:val="00D52200"/>
    <w:rsid w:val="00D52460"/>
    <w:rsid w:val="00D5294C"/>
    <w:rsid w:val="00D52ACC"/>
    <w:rsid w:val="00D52E1D"/>
    <w:rsid w:val="00D5373C"/>
    <w:rsid w:val="00D53768"/>
    <w:rsid w:val="00D537C6"/>
    <w:rsid w:val="00D538E1"/>
    <w:rsid w:val="00D53C63"/>
    <w:rsid w:val="00D53D1D"/>
    <w:rsid w:val="00D540F4"/>
    <w:rsid w:val="00D54288"/>
    <w:rsid w:val="00D547A4"/>
    <w:rsid w:val="00D54AD6"/>
    <w:rsid w:val="00D54B7E"/>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5D35"/>
    <w:rsid w:val="00D55F6B"/>
    <w:rsid w:val="00D56127"/>
    <w:rsid w:val="00D5617C"/>
    <w:rsid w:val="00D562BD"/>
    <w:rsid w:val="00D56330"/>
    <w:rsid w:val="00D563C2"/>
    <w:rsid w:val="00D56450"/>
    <w:rsid w:val="00D56732"/>
    <w:rsid w:val="00D56896"/>
    <w:rsid w:val="00D56C31"/>
    <w:rsid w:val="00D56D65"/>
    <w:rsid w:val="00D56FFD"/>
    <w:rsid w:val="00D572B2"/>
    <w:rsid w:val="00D57452"/>
    <w:rsid w:val="00D575A2"/>
    <w:rsid w:val="00D578C5"/>
    <w:rsid w:val="00D57C20"/>
    <w:rsid w:val="00D57F0A"/>
    <w:rsid w:val="00D600BE"/>
    <w:rsid w:val="00D60207"/>
    <w:rsid w:val="00D6047B"/>
    <w:rsid w:val="00D604D6"/>
    <w:rsid w:val="00D6052B"/>
    <w:rsid w:val="00D6072A"/>
    <w:rsid w:val="00D60A93"/>
    <w:rsid w:val="00D60BCB"/>
    <w:rsid w:val="00D60CB2"/>
    <w:rsid w:val="00D60D03"/>
    <w:rsid w:val="00D60D3A"/>
    <w:rsid w:val="00D60DD4"/>
    <w:rsid w:val="00D60E71"/>
    <w:rsid w:val="00D6105A"/>
    <w:rsid w:val="00D617CA"/>
    <w:rsid w:val="00D61FF5"/>
    <w:rsid w:val="00D620B9"/>
    <w:rsid w:val="00D62243"/>
    <w:rsid w:val="00D6239A"/>
    <w:rsid w:val="00D6278F"/>
    <w:rsid w:val="00D62949"/>
    <w:rsid w:val="00D62DEC"/>
    <w:rsid w:val="00D6307A"/>
    <w:rsid w:val="00D633C2"/>
    <w:rsid w:val="00D63592"/>
    <w:rsid w:val="00D63BAD"/>
    <w:rsid w:val="00D63C5F"/>
    <w:rsid w:val="00D6410E"/>
    <w:rsid w:val="00D6420E"/>
    <w:rsid w:val="00D642F2"/>
    <w:rsid w:val="00D6433E"/>
    <w:rsid w:val="00D64346"/>
    <w:rsid w:val="00D6447E"/>
    <w:rsid w:val="00D647F6"/>
    <w:rsid w:val="00D647F9"/>
    <w:rsid w:val="00D6485C"/>
    <w:rsid w:val="00D64B0A"/>
    <w:rsid w:val="00D64C4C"/>
    <w:rsid w:val="00D64CB8"/>
    <w:rsid w:val="00D652B1"/>
    <w:rsid w:val="00D65404"/>
    <w:rsid w:val="00D6575A"/>
    <w:rsid w:val="00D65837"/>
    <w:rsid w:val="00D65AAD"/>
    <w:rsid w:val="00D66022"/>
    <w:rsid w:val="00D66065"/>
    <w:rsid w:val="00D662E2"/>
    <w:rsid w:val="00D66A50"/>
    <w:rsid w:val="00D66C50"/>
    <w:rsid w:val="00D66D78"/>
    <w:rsid w:val="00D66DAA"/>
    <w:rsid w:val="00D7010A"/>
    <w:rsid w:val="00D7040B"/>
    <w:rsid w:val="00D70518"/>
    <w:rsid w:val="00D705FE"/>
    <w:rsid w:val="00D70A3E"/>
    <w:rsid w:val="00D70A53"/>
    <w:rsid w:val="00D70C66"/>
    <w:rsid w:val="00D70E9C"/>
    <w:rsid w:val="00D70F5E"/>
    <w:rsid w:val="00D70F87"/>
    <w:rsid w:val="00D7123A"/>
    <w:rsid w:val="00D71A5F"/>
    <w:rsid w:val="00D724DF"/>
    <w:rsid w:val="00D73347"/>
    <w:rsid w:val="00D73A3C"/>
    <w:rsid w:val="00D73A6B"/>
    <w:rsid w:val="00D73D0F"/>
    <w:rsid w:val="00D73D43"/>
    <w:rsid w:val="00D73DAD"/>
    <w:rsid w:val="00D73E0D"/>
    <w:rsid w:val="00D742ED"/>
    <w:rsid w:val="00D74461"/>
    <w:rsid w:val="00D7480B"/>
    <w:rsid w:val="00D74AF7"/>
    <w:rsid w:val="00D74EA0"/>
    <w:rsid w:val="00D7505F"/>
    <w:rsid w:val="00D7568F"/>
    <w:rsid w:val="00D757B9"/>
    <w:rsid w:val="00D75843"/>
    <w:rsid w:val="00D758A0"/>
    <w:rsid w:val="00D758A1"/>
    <w:rsid w:val="00D75945"/>
    <w:rsid w:val="00D75CD8"/>
    <w:rsid w:val="00D75E85"/>
    <w:rsid w:val="00D761B2"/>
    <w:rsid w:val="00D761CB"/>
    <w:rsid w:val="00D7698F"/>
    <w:rsid w:val="00D76A4B"/>
    <w:rsid w:val="00D76DDA"/>
    <w:rsid w:val="00D76E83"/>
    <w:rsid w:val="00D76EDB"/>
    <w:rsid w:val="00D771C9"/>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89C"/>
    <w:rsid w:val="00D829AC"/>
    <w:rsid w:val="00D82AE8"/>
    <w:rsid w:val="00D82D48"/>
    <w:rsid w:val="00D82F27"/>
    <w:rsid w:val="00D83401"/>
    <w:rsid w:val="00D84268"/>
    <w:rsid w:val="00D846C5"/>
    <w:rsid w:val="00D84EC7"/>
    <w:rsid w:val="00D85245"/>
    <w:rsid w:val="00D856E4"/>
    <w:rsid w:val="00D8636C"/>
    <w:rsid w:val="00D865CF"/>
    <w:rsid w:val="00D86833"/>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AE3"/>
    <w:rsid w:val="00D92CBC"/>
    <w:rsid w:val="00D92D95"/>
    <w:rsid w:val="00D92F55"/>
    <w:rsid w:val="00D92FD3"/>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E37"/>
    <w:rsid w:val="00D96193"/>
    <w:rsid w:val="00D9664C"/>
    <w:rsid w:val="00D96A59"/>
    <w:rsid w:val="00D96DD2"/>
    <w:rsid w:val="00D96F82"/>
    <w:rsid w:val="00D97109"/>
    <w:rsid w:val="00D972F9"/>
    <w:rsid w:val="00D97356"/>
    <w:rsid w:val="00D974D3"/>
    <w:rsid w:val="00D9772D"/>
    <w:rsid w:val="00D97BD6"/>
    <w:rsid w:val="00D97CAD"/>
    <w:rsid w:val="00D97D11"/>
    <w:rsid w:val="00D97DB4"/>
    <w:rsid w:val="00D97E86"/>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714A"/>
    <w:rsid w:val="00DA71AF"/>
    <w:rsid w:val="00DA727D"/>
    <w:rsid w:val="00DA7A85"/>
    <w:rsid w:val="00DA7BC7"/>
    <w:rsid w:val="00DA7E4C"/>
    <w:rsid w:val="00DB0487"/>
    <w:rsid w:val="00DB0564"/>
    <w:rsid w:val="00DB0814"/>
    <w:rsid w:val="00DB1086"/>
    <w:rsid w:val="00DB1539"/>
    <w:rsid w:val="00DB19A4"/>
    <w:rsid w:val="00DB1E74"/>
    <w:rsid w:val="00DB1EAE"/>
    <w:rsid w:val="00DB1F98"/>
    <w:rsid w:val="00DB1FBA"/>
    <w:rsid w:val="00DB2551"/>
    <w:rsid w:val="00DB2C5C"/>
    <w:rsid w:val="00DB2DF2"/>
    <w:rsid w:val="00DB32AF"/>
    <w:rsid w:val="00DB339E"/>
    <w:rsid w:val="00DB34C7"/>
    <w:rsid w:val="00DB35C7"/>
    <w:rsid w:val="00DB39DE"/>
    <w:rsid w:val="00DB3D30"/>
    <w:rsid w:val="00DB3D52"/>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124"/>
    <w:rsid w:val="00DC0715"/>
    <w:rsid w:val="00DC080E"/>
    <w:rsid w:val="00DC0D44"/>
    <w:rsid w:val="00DC0F93"/>
    <w:rsid w:val="00DC1384"/>
    <w:rsid w:val="00DC13D4"/>
    <w:rsid w:val="00DC141B"/>
    <w:rsid w:val="00DC1479"/>
    <w:rsid w:val="00DC1624"/>
    <w:rsid w:val="00DC1763"/>
    <w:rsid w:val="00DC188E"/>
    <w:rsid w:val="00DC197D"/>
    <w:rsid w:val="00DC1F74"/>
    <w:rsid w:val="00DC22B7"/>
    <w:rsid w:val="00DC257F"/>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6E2"/>
    <w:rsid w:val="00DC588E"/>
    <w:rsid w:val="00DC58CD"/>
    <w:rsid w:val="00DC598D"/>
    <w:rsid w:val="00DC605E"/>
    <w:rsid w:val="00DC6091"/>
    <w:rsid w:val="00DC61F7"/>
    <w:rsid w:val="00DC65D8"/>
    <w:rsid w:val="00DC6A94"/>
    <w:rsid w:val="00DC7073"/>
    <w:rsid w:val="00DC765F"/>
    <w:rsid w:val="00DC7722"/>
    <w:rsid w:val="00DC7890"/>
    <w:rsid w:val="00DD02C4"/>
    <w:rsid w:val="00DD0498"/>
    <w:rsid w:val="00DD0C93"/>
    <w:rsid w:val="00DD1040"/>
    <w:rsid w:val="00DD128A"/>
    <w:rsid w:val="00DD128F"/>
    <w:rsid w:val="00DD12B1"/>
    <w:rsid w:val="00DD12B5"/>
    <w:rsid w:val="00DD1422"/>
    <w:rsid w:val="00DD15EE"/>
    <w:rsid w:val="00DD1947"/>
    <w:rsid w:val="00DD1959"/>
    <w:rsid w:val="00DD1A59"/>
    <w:rsid w:val="00DD1ED7"/>
    <w:rsid w:val="00DD2249"/>
    <w:rsid w:val="00DD242B"/>
    <w:rsid w:val="00DD2862"/>
    <w:rsid w:val="00DD2FE5"/>
    <w:rsid w:val="00DD3401"/>
    <w:rsid w:val="00DD3430"/>
    <w:rsid w:val="00DD3480"/>
    <w:rsid w:val="00DD3565"/>
    <w:rsid w:val="00DD3AEB"/>
    <w:rsid w:val="00DD4851"/>
    <w:rsid w:val="00DD49D3"/>
    <w:rsid w:val="00DD52E9"/>
    <w:rsid w:val="00DD5514"/>
    <w:rsid w:val="00DD5534"/>
    <w:rsid w:val="00DD5565"/>
    <w:rsid w:val="00DD5AFD"/>
    <w:rsid w:val="00DD6396"/>
    <w:rsid w:val="00DD63EF"/>
    <w:rsid w:val="00DD6633"/>
    <w:rsid w:val="00DD6969"/>
    <w:rsid w:val="00DD6C70"/>
    <w:rsid w:val="00DD6CED"/>
    <w:rsid w:val="00DD6DA2"/>
    <w:rsid w:val="00DD736B"/>
    <w:rsid w:val="00DD761C"/>
    <w:rsid w:val="00DD7DF3"/>
    <w:rsid w:val="00DD7E4A"/>
    <w:rsid w:val="00DD7EF8"/>
    <w:rsid w:val="00DD7F98"/>
    <w:rsid w:val="00DE0171"/>
    <w:rsid w:val="00DE0333"/>
    <w:rsid w:val="00DE0558"/>
    <w:rsid w:val="00DE08D6"/>
    <w:rsid w:val="00DE0AAA"/>
    <w:rsid w:val="00DE16BD"/>
    <w:rsid w:val="00DE16DD"/>
    <w:rsid w:val="00DE1838"/>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5A93"/>
    <w:rsid w:val="00DE61AA"/>
    <w:rsid w:val="00DE6255"/>
    <w:rsid w:val="00DE65EB"/>
    <w:rsid w:val="00DE6DC0"/>
    <w:rsid w:val="00DE7012"/>
    <w:rsid w:val="00DE7D03"/>
    <w:rsid w:val="00DE7D0D"/>
    <w:rsid w:val="00DF0220"/>
    <w:rsid w:val="00DF02EC"/>
    <w:rsid w:val="00DF0AC1"/>
    <w:rsid w:val="00DF0B0F"/>
    <w:rsid w:val="00DF0D33"/>
    <w:rsid w:val="00DF0E63"/>
    <w:rsid w:val="00DF1300"/>
    <w:rsid w:val="00DF13B2"/>
    <w:rsid w:val="00DF1ADA"/>
    <w:rsid w:val="00DF1B5A"/>
    <w:rsid w:val="00DF1BEA"/>
    <w:rsid w:val="00DF1DE2"/>
    <w:rsid w:val="00DF1FD6"/>
    <w:rsid w:val="00DF2DDB"/>
    <w:rsid w:val="00DF3195"/>
    <w:rsid w:val="00DF32AF"/>
    <w:rsid w:val="00DF3307"/>
    <w:rsid w:val="00DF3A17"/>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4D1"/>
    <w:rsid w:val="00E00A07"/>
    <w:rsid w:val="00E00C11"/>
    <w:rsid w:val="00E00EFF"/>
    <w:rsid w:val="00E00FBC"/>
    <w:rsid w:val="00E019EA"/>
    <w:rsid w:val="00E0204F"/>
    <w:rsid w:val="00E028E6"/>
    <w:rsid w:val="00E02C20"/>
    <w:rsid w:val="00E02E67"/>
    <w:rsid w:val="00E03253"/>
    <w:rsid w:val="00E032C1"/>
    <w:rsid w:val="00E033D1"/>
    <w:rsid w:val="00E039C0"/>
    <w:rsid w:val="00E03B67"/>
    <w:rsid w:val="00E03DF6"/>
    <w:rsid w:val="00E040D2"/>
    <w:rsid w:val="00E0430E"/>
    <w:rsid w:val="00E04345"/>
    <w:rsid w:val="00E0445A"/>
    <w:rsid w:val="00E046AE"/>
    <w:rsid w:val="00E046C1"/>
    <w:rsid w:val="00E0481F"/>
    <w:rsid w:val="00E049D3"/>
    <w:rsid w:val="00E049EC"/>
    <w:rsid w:val="00E04EE6"/>
    <w:rsid w:val="00E05204"/>
    <w:rsid w:val="00E05207"/>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B0D"/>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B1"/>
    <w:rsid w:val="00E151CB"/>
    <w:rsid w:val="00E15352"/>
    <w:rsid w:val="00E154A1"/>
    <w:rsid w:val="00E1582F"/>
    <w:rsid w:val="00E15FE1"/>
    <w:rsid w:val="00E1626E"/>
    <w:rsid w:val="00E164E8"/>
    <w:rsid w:val="00E1654E"/>
    <w:rsid w:val="00E1660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55E"/>
    <w:rsid w:val="00E23667"/>
    <w:rsid w:val="00E23851"/>
    <w:rsid w:val="00E23ACC"/>
    <w:rsid w:val="00E23ADB"/>
    <w:rsid w:val="00E2446F"/>
    <w:rsid w:val="00E2452A"/>
    <w:rsid w:val="00E245DC"/>
    <w:rsid w:val="00E24D31"/>
    <w:rsid w:val="00E250DB"/>
    <w:rsid w:val="00E25386"/>
    <w:rsid w:val="00E25394"/>
    <w:rsid w:val="00E257F2"/>
    <w:rsid w:val="00E25ADB"/>
    <w:rsid w:val="00E25F49"/>
    <w:rsid w:val="00E260C3"/>
    <w:rsid w:val="00E2617B"/>
    <w:rsid w:val="00E2690E"/>
    <w:rsid w:val="00E272FE"/>
    <w:rsid w:val="00E2789C"/>
    <w:rsid w:val="00E27C81"/>
    <w:rsid w:val="00E30517"/>
    <w:rsid w:val="00E30596"/>
    <w:rsid w:val="00E3070A"/>
    <w:rsid w:val="00E307E4"/>
    <w:rsid w:val="00E30A72"/>
    <w:rsid w:val="00E30BDD"/>
    <w:rsid w:val="00E311A5"/>
    <w:rsid w:val="00E31256"/>
    <w:rsid w:val="00E31371"/>
    <w:rsid w:val="00E31506"/>
    <w:rsid w:val="00E32122"/>
    <w:rsid w:val="00E322BF"/>
    <w:rsid w:val="00E32582"/>
    <w:rsid w:val="00E32679"/>
    <w:rsid w:val="00E327EE"/>
    <w:rsid w:val="00E32E0E"/>
    <w:rsid w:val="00E33351"/>
    <w:rsid w:val="00E333D2"/>
    <w:rsid w:val="00E33802"/>
    <w:rsid w:val="00E33814"/>
    <w:rsid w:val="00E339C6"/>
    <w:rsid w:val="00E33BB9"/>
    <w:rsid w:val="00E33E4D"/>
    <w:rsid w:val="00E3454C"/>
    <w:rsid w:val="00E3457A"/>
    <w:rsid w:val="00E347CD"/>
    <w:rsid w:val="00E34D6E"/>
    <w:rsid w:val="00E34F08"/>
    <w:rsid w:val="00E35657"/>
    <w:rsid w:val="00E35DF1"/>
    <w:rsid w:val="00E35F47"/>
    <w:rsid w:val="00E362BC"/>
    <w:rsid w:val="00E3648F"/>
    <w:rsid w:val="00E365D2"/>
    <w:rsid w:val="00E36A3E"/>
    <w:rsid w:val="00E374CC"/>
    <w:rsid w:val="00E375EA"/>
    <w:rsid w:val="00E377BF"/>
    <w:rsid w:val="00E37C25"/>
    <w:rsid w:val="00E37F72"/>
    <w:rsid w:val="00E40362"/>
    <w:rsid w:val="00E403D1"/>
    <w:rsid w:val="00E4092C"/>
    <w:rsid w:val="00E40D41"/>
    <w:rsid w:val="00E40DAE"/>
    <w:rsid w:val="00E40E78"/>
    <w:rsid w:val="00E415CB"/>
    <w:rsid w:val="00E419AD"/>
    <w:rsid w:val="00E41A3E"/>
    <w:rsid w:val="00E41D2E"/>
    <w:rsid w:val="00E41D2F"/>
    <w:rsid w:val="00E42630"/>
    <w:rsid w:val="00E42970"/>
    <w:rsid w:val="00E42A63"/>
    <w:rsid w:val="00E42FF3"/>
    <w:rsid w:val="00E430E9"/>
    <w:rsid w:val="00E432AE"/>
    <w:rsid w:val="00E4356E"/>
    <w:rsid w:val="00E43992"/>
    <w:rsid w:val="00E43C4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532"/>
    <w:rsid w:val="00E52547"/>
    <w:rsid w:val="00E52643"/>
    <w:rsid w:val="00E52CCE"/>
    <w:rsid w:val="00E52E57"/>
    <w:rsid w:val="00E52F76"/>
    <w:rsid w:val="00E5315C"/>
    <w:rsid w:val="00E538E0"/>
    <w:rsid w:val="00E53E22"/>
    <w:rsid w:val="00E53E3F"/>
    <w:rsid w:val="00E53F67"/>
    <w:rsid w:val="00E53FD0"/>
    <w:rsid w:val="00E54042"/>
    <w:rsid w:val="00E544B4"/>
    <w:rsid w:val="00E5476E"/>
    <w:rsid w:val="00E54D33"/>
    <w:rsid w:val="00E5503E"/>
    <w:rsid w:val="00E55582"/>
    <w:rsid w:val="00E55ABF"/>
    <w:rsid w:val="00E55BED"/>
    <w:rsid w:val="00E56699"/>
    <w:rsid w:val="00E5711F"/>
    <w:rsid w:val="00E5765B"/>
    <w:rsid w:val="00E578B2"/>
    <w:rsid w:val="00E6000E"/>
    <w:rsid w:val="00E60241"/>
    <w:rsid w:val="00E6029F"/>
    <w:rsid w:val="00E602C9"/>
    <w:rsid w:val="00E60369"/>
    <w:rsid w:val="00E60884"/>
    <w:rsid w:val="00E608B7"/>
    <w:rsid w:val="00E60F80"/>
    <w:rsid w:val="00E613CC"/>
    <w:rsid w:val="00E61781"/>
    <w:rsid w:val="00E618E3"/>
    <w:rsid w:val="00E61DAC"/>
    <w:rsid w:val="00E61DB1"/>
    <w:rsid w:val="00E62163"/>
    <w:rsid w:val="00E6247A"/>
    <w:rsid w:val="00E624DA"/>
    <w:rsid w:val="00E62597"/>
    <w:rsid w:val="00E62896"/>
    <w:rsid w:val="00E629F9"/>
    <w:rsid w:val="00E62ABD"/>
    <w:rsid w:val="00E62AF2"/>
    <w:rsid w:val="00E62FCD"/>
    <w:rsid w:val="00E6300E"/>
    <w:rsid w:val="00E63060"/>
    <w:rsid w:val="00E630F7"/>
    <w:rsid w:val="00E631EB"/>
    <w:rsid w:val="00E63434"/>
    <w:rsid w:val="00E6412A"/>
    <w:rsid w:val="00E64286"/>
    <w:rsid w:val="00E64763"/>
    <w:rsid w:val="00E64D86"/>
    <w:rsid w:val="00E654C9"/>
    <w:rsid w:val="00E65E6B"/>
    <w:rsid w:val="00E66244"/>
    <w:rsid w:val="00E6640D"/>
    <w:rsid w:val="00E6682F"/>
    <w:rsid w:val="00E6691F"/>
    <w:rsid w:val="00E67387"/>
    <w:rsid w:val="00E673D8"/>
    <w:rsid w:val="00E6795B"/>
    <w:rsid w:val="00E67C8B"/>
    <w:rsid w:val="00E7012A"/>
    <w:rsid w:val="00E7020E"/>
    <w:rsid w:val="00E70244"/>
    <w:rsid w:val="00E705E5"/>
    <w:rsid w:val="00E70B0C"/>
    <w:rsid w:val="00E710FA"/>
    <w:rsid w:val="00E71417"/>
    <w:rsid w:val="00E71552"/>
    <w:rsid w:val="00E71DF1"/>
    <w:rsid w:val="00E71E2E"/>
    <w:rsid w:val="00E71EC1"/>
    <w:rsid w:val="00E722EF"/>
    <w:rsid w:val="00E723D3"/>
    <w:rsid w:val="00E7242A"/>
    <w:rsid w:val="00E7245A"/>
    <w:rsid w:val="00E72A0A"/>
    <w:rsid w:val="00E72ABE"/>
    <w:rsid w:val="00E72BCC"/>
    <w:rsid w:val="00E72CCC"/>
    <w:rsid w:val="00E73065"/>
    <w:rsid w:val="00E7306F"/>
    <w:rsid w:val="00E73446"/>
    <w:rsid w:val="00E73E01"/>
    <w:rsid w:val="00E7458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907"/>
    <w:rsid w:val="00E75F9B"/>
    <w:rsid w:val="00E76141"/>
    <w:rsid w:val="00E76270"/>
    <w:rsid w:val="00E76316"/>
    <w:rsid w:val="00E766D2"/>
    <w:rsid w:val="00E76A68"/>
    <w:rsid w:val="00E76C80"/>
    <w:rsid w:val="00E76ED7"/>
    <w:rsid w:val="00E77040"/>
    <w:rsid w:val="00E773B6"/>
    <w:rsid w:val="00E773D4"/>
    <w:rsid w:val="00E778A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004"/>
    <w:rsid w:val="00E83280"/>
    <w:rsid w:val="00E832C9"/>
    <w:rsid w:val="00E83469"/>
    <w:rsid w:val="00E83BF7"/>
    <w:rsid w:val="00E83E6E"/>
    <w:rsid w:val="00E843F9"/>
    <w:rsid w:val="00E84A52"/>
    <w:rsid w:val="00E850F7"/>
    <w:rsid w:val="00E85279"/>
    <w:rsid w:val="00E852E4"/>
    <w:rsid w:val="00E85483"/>
    <w:rsid w:val="00E859CA"/>
    <w:rsid w:val="00E85FB1"/>
    <w:rsid w:val="00E86057"/>
    <w:rsid w:val="00E861F7"/>
    <w:rsid w:val="00E86647"/>
    <w:rsid w:val="00E86BA9"/>
    <w:rsid w:val="00E87129"/>
    <w:rsid w:val="00E87565"/>
    <w:rsid w:val="00E875CA"/>
    <w:rsid w:val="00E879F0"/>
    <w:rsid w:val="00E87AC1"/>
    <w:rsid w:val="00E87AE6"/>
    <w:rsid w:val="00E87DCE"/>
    <w:rsid w:val="00E87E12"/>
    <w:rsid w:val="00E90199"/>
    <w:rsid w:val="00E907C3"/>
    <w:rsid w:val="00E90AB7"/>
    <w:rsid w:val="00E90B1B"/>
    <w:rsid w:val="00E90DBA"/>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AC9"/>
    <w:rsid w:val="00E93B3D"/>
    <w:rsid w:val="00E93D80"/>
    <w:rsid w:val="00E94053"/>
    <w:rsid w:val="00E940DF"/>
    <w:rsid w:val="00E942A2"/>
    <w:rsid w:val="00E94307"/>
    <w:rsid w:val="00E94762"/>
    <w:rsid w:val="00E94BF4"/>
    <w:rsid w:val="00E94C65"/>
    <w:rsid w:val="00E94CE0"/>
    <w:rsid w:val="00E952E8"/>
    <w:rsid w:val="00E9533A"/>
    <w:rsid w:val="00E95490"/>
    <w:rsid w:val="00E955A8"/>
    <w:rsid w:val="00E95754"/>
    <w:rsid w:val="00E95B52"/>
    <w:rsid w:val="00E95C2D"/>
    <w:rsid w:val="00E95D01"/>
    <w:rsid w:val="00E9627E"/>
    <w:rsid w:val="00E96497"/>
    <w:rsid w:val="00E9687A"/>
    <w:rsid w:val="00E9694A"/>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665"/>
    <w:rsid w:val="00EA1B4A"/>
    <w:rsid w:val="00EA20D9"/>
    <w:rsid w:val="00EA2271"/>
    <w:rsid w:val="00EA24FF"/>
    <w:rsid w:val="00EA2730"/>
    <w:rsid w:val="00EA2D9B"/>
    <w:rsid w:val="00EA3502"/>
    <w:rsid w:val="00EA3527"/>
    <w:rsid w:val="00EA35AC"/>
    <w:rsid w:val="00EA3D67"/>
    <w:rsid w:val="00EA3DB9"/>
    <w:rsid w:val="00EA3F13"/>
    <w:rsid w:val="00EA3FE8"/>
    <w:rsid w:val="00EA41FD"/>
    <w:rsid w:val="00EA4465"/>
    <w:rsid w:val="00EA475F"/>
    <w:rsid w:val="00EA4877"/>
    <w:rsid w:val="00EA4AC2"/>
    <w:rsid w:val="00EA5029"/>
    <w:rsid w:val="00EA5080"/>
    <w:rsid w:val="00EA51F4"/>
    <w:rsid w:val="00EA5335"/>
    <w:rsid w:val="00EA5C16"/>
    <w:rsid w:val="00EA5EB9"/>
    <w:rsid w:val="00EA5F39"/>
    <w:rsid w:val="00EA6506"/>
    <w:rsid w:val="00EA66F6"/>
    <w:rsid w:val="00EA673B"/>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06C2"/>
    <w:rsid w:val="00EB1033"/>
    <w:rsid w:val="00EB12AB"/>
    <w:rsid w:val="00EB1705"/>
    <w:rsid w:val="00EB177A"/>
    <w:rsid w:val="00EB17CE"/>
    <w:rsid w:val="00EB187D"/>
    <w:rsid w:val="00EB1A7B"/>
    <w:rsid w:val="00EB2435"/>
    <w:rsid w:val="00EB269A"/>
    <w:rsid w:val="00EB2B2A"/>
    <w:rsid w:val="00EB2C33"/>
    <w:rsid w:val="00EB2C3C"/>
    <w:rsid w:val="00EB338E"/>
    <w:rsid w:val="00EB3495"/>
    <w:rsid w:val="00EB35D4"/>
    <w:rsid w:val="00EB3953"/>
    <w:rsid w:val="00EB3CE0"/>
    <w:rsid w:val="00EB3DB0"/>
    <w:rsid w:val="00EB3DE5"/>
    <w:rsid w:val="00EB410B"/>
    <w:rsid w:val="00EB42C8"/>
    <w:rsid w:val="00EB43F9"/>
    <w:rsid w:val="00EB4541"/>
    <w:rsid w:val="00EB4938"/>
    <w:rsid w:val="00EB4A13"/>
    <w:rsid w:val="00EB4EA8"/>
    <w:rsid w:val="00EB51F9"/>
    <w:rsid w:val="00EB5347"/>
    <w:rsid w:val="00EB534C"/>
    <w:rsid w:val="00EB543D"/>
    <w:rsid w:val="00EB55D2"/>
    <w:rsid w:val="00EB57E7"/>
    <w:rsid w:val="00EB5A4E"/>
    <w:rsid w:val="00EB5CC3"/>
    <w:rsid w:val="00EB5D93"/>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5C0"/>
    <w:rsid w:val="00EC2E21"/>
    <w:rsid w:val="00EC2F72"/>
    <w:rsid w:val="00EC32D6"/>
    <w:rsid w:val="00EC331F"/>
    <w:rsid w:val="00EC36DD"/>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349"/>
    <w:rsid w:val="00ED00B4"/>
    <w:rsid w:val="00ED022F"/>
    <w:rsid w:val="00ED04CE"/>
    <w:rsid w:val="00ED0DE8"/>
    <w:rsid w:val="00ED0EB9"/>
    <w:rsid w:val="00ED1206"/>
    <w:rsid w:val="00ED1447"/>
    <w:rsid w:val="00ED199D"/>
    <w:rsid w:val="00ED19B6"/>
    <w:rsid w:val="00ED1A39"/>
    <w:rsid w:val="00ED22B4"/>
    <w:rsid w:val="00ED24AE"/>
    <w:rsid w:val="00ED2802"/>
    <w:rsid w:val="00ED2CB4"/>
    <w:rsid w:val="00ED2FF1"/>
    <w:rsid w:val="00ED3207"/>
    <w:rsid w:val="00ED3244"/>
    <w:rsid w:val="00ED32E7"/>
    <w:rsid w:val="00ED3534"/>
    <w:rsid w:val="00ED35B9"/>
    <w:rsid w:val="00ED374D"/>
    <w:rsid w:val="00ED38AD"/>
    <w:rsid w:val="00ED38D7"/>
    <w:rsid w:val="00ED3937"/>
    <w:rsid w:val="00ED3B7D"/>
    <w:rsid w:val="00ED4792"/>
    <w:rsid w:val="00ED5122"/>
    <w:rsid w:val="00ED532C"/>
    <w:rsid w:val="00ED54F7"/>
    <w:rsid w:val="00ED58F2"/>
    <w:rsid w:val="00ED58FE"/>
    <w:rsid w:val="00ED5947"/>
    <w:rsid w:val="00ED5B50"/>
    <w:rsid w:val="00ED5F7B"/>
    <w:rsid w:val="00ED699D"/>
    <w:rsid w:val="00ED7363"/>
    <w:rsid w:val="00ED7772"/>
    <w:rsid w:val="00ED7884"/>
    <w:rsid w:val="00ED7DA9"/>
    <w:rsid w:val="00EE0074"/>
    <w:rsid w:val="00EE0130"/>
    <w:rsid w:val="00EE0327"/>
    <w:rsid w:val="00EE08BC"/>
    <w:rsid w:val="00EE09EA"/>
    <w:rsid w:val="00EE0A49"/>
    <w:rsid w:val="00EE0E09"/>
    <w:rsid w:val="00EE12DA"/>
    <w:rsid w:val="00EE1351"/>
    <w:rsid w:val="00EE14D7"/>
    <w:rsid w:val="00EE15CA"/>
    <w:rsid w:val="00EE18BB"/>
    <w:rsid w:val="00EE1969"/>
    <w:rsid w:val="00EE1A03"/>
    <w:rsid w:val="00EE1CDA"/>
    <w:rsid w:val="00EE24B7"/>
    <w:rsid w:val="00EE2AAB"/>
    <w:rsid w:val="00EE3203"/>
    <w:rsid w:val="00EE33A6"/>
    <w:rsid w:val="00EE3DCB"/>
    <w:rsid w:val="00EE3ED1"/>
    <w:rsid w:val="00EE3FE2"/>
    <w:rsid w:val="00EE43F9"/>
    <w:rsid w:val="00EE44A5"/>
    <w:rsid w:val="00EE4708"/>
    <w:rsid w:val="00EE4F27"/>
    <w:rsid w:val="00EE5112"/>
    <w:rsid w:val="00EE58ED"/>
    <w:rsid w:val="00EE62B4"/>
    <w:rsid w:val="00EE636D"/>
    <w:rsid w:val="00EE66B1"/>
    <w:rsid w:val="00EE6A8C"/>
    <w:rsid w:val="00EE6CB1"/>
    <w:rsid w:val="00EE6D07"/>
    <w:rsid w:val="00EE6D48"/>
    <w:rsid w:val="00EE7309"/>
    <w:rsid w:val="00EE736D"/>
    <w:rsid w:val="00EE7726"/>
    <w:rsid w:val="00EE785F"/>
    <w:rsid w:val="00EE78AC"/>
    <w:rsid w:val="00EE7D91"/>
    <w:rsid w:val="00EE7ECE"/>
    <w:rsid w:val="00EF0225"/>
    <w:rsid w:val="00EF082A"/>
    <w:rsid w:val="00EF0BBB"/>
    <w:rsid w:val="00EF0E50"/>
    <w:rsid w:val="00EF118F"/>
    <w:rsid w:val="00EF1336"/>
    <w:rsid w:val="00EF1C0D"/>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405C"/>
    <w:rsid w:val="00EF447D"/>
    <w:rsid w:val="00EF48B7"/>
    <w:rsid w:val="00EF493B"/>
    <w:rsid w:val="00EF4F32"/>
    <w:rsid w:val="00EF5326"/>
    <w:rsid w:val="00EF5630"/>
    <w:rsid w:val="00EF56EC"/>
    <w:rsid w:val="00EF573A"/>
    <w:rsid w:val="00EF5861"/>
    <w:rsid w:val="00EF58EF"/>
    <w:rsid w:val="00EF5D0A"/>
    <w:rsid w:val="00EF6060"/>
    <w:rsid w:val="00EF6141"/>
    <w:rsid w:val="00EF6778"/>
    <w:rsid w:val="00EF6D7D"/>
    <w:rsid w:val="00EF6EF5"/>
    <w:rsid w:val="00EF706C"/>
    <w:rsid w:val="00EF7131"/>
    <w:rsid w:val="00EF7614"/>
    <w:rsid w:val="00EF7878"/>
    <w:rsid w:val="00F000F0"/>
    <w:rsid w:val="00F00180"/>
    <w:rsid w:val="00F002BF"/>
    <w:rsid w:val="00F006E4"/>
    <w:rsid w:val="00F00923"/>
    <w:rsid w:val="00F00C9D"/>
    <w:rsid w:val="00F01034"/>
    <w:rsid w:val="00F01537"/>
    <w:rsid w:val="00F017CB"/>
    <w:rsid w:val="00F0197D"/>
    <w:rsid w:val="00F01A58"/>
    <w:rsid w:val="00F01E3C"/>
    <w:rsid w:val="00F0222F"/>
    <w:rsid w:val="00F023A1"/>
    <w:rsid w:val="00F024E9"/>
    <w:rsid w:val="00F026AE"/>
    <w:rsid w:val="00F027FF"/>
    <w:rsid w:val="00F0285D"/>
    <w:rsid w:val="00F02AD5"/>
    <w:rsid w:val="00F02C93"/>
    <w:rsid w:val="00F0301D"/>
    <w:rsid w:val="00F032DF"/>
    <w:rsid w:val="00F03466"/>
    <w:rsid w:val="00F0388F"/>
    <w:rsid w:val="00F03891"/>
    <w:rsid w:val="00F043D0"/>
    <w:rsid w:val="00F044CA"/>
    <w:rsid w:val="00F04551"/>
    <w:rsid w:val="00F04887"/>
    <w:rsid w:val="00F04D51"/>
    <w:rsid w:val="00F04F3E"/>
    <w:rsid w:val="00F0522E"/>
    <w:rsid w:val="00F058CE"/>
    <w:rsid w:val="00F05EED"/>
    <w:rsid w:val="00F06F02"/>
    <w:rsid w:val="00F06F4C"/>
    <w:rsid w:val="00F07053"/>
    <w:rsid w:val="00F075EA"/>
    <w:rsid w:val="00F07833"/>
    <w:rsid w:val="00F07DEB"/>
    <w:rsid w:val="00F07E69"/>
    <w:rsid w:val="00F10437"/>
    <w:rsid w:val="00F10465"/>
    <w:rsid w:val="00F10864"/>
    <w:rsid w:val="00F108F5"/>
    <w:rsid w:val="00F10910"/>
    <w:rsid w:val="00F11319"/>
    <w:rsid w:val="00F1165E"/>
    <w:rsid w:val="00F11C21"/>
    <w:rsid w:val="00F11CF5"/>
    <w:rsid w:val="00F11F0D"/>
    <w:rsid w:val="00F11FE0"/>
    <w:rsid w:val="00F124CB"/>
    <w:rsid w:val="00F128F4"/>
    <w:rsid w:val="00F12B3D"/>
    <w:rsid w:val="00F12D63"/>
    <w:rsid w:val="00F1301B"/>
    <w:rsid w:val="00F134F0"/>
    <w:rsid w:val="00F138CE"/>
    <w:rsid w:val="00F13EB3"/>
    <w:rsid w:val="00F13FAF"/>
    <w:rsid w:val="00F1403E"/>
    <w:rsid w:val="00F1415B"/>
    <w:rsid w:val="00F1476B"/>
    <w:rsid w:val="00F149F8"/>
    <w:rsid w:val="00F14F48"/>
    <w:rsid w:val="00F154EC"/>
    <w:rsid w:val="00F15860"/>
    <w:rsid w:val="00F15F91"/>
    <w:rsid w:val="00F16BB1"/>
    <w:rsid w:val="00F16F7C"/>
    <w:rsid w:val="00F17A8F"/>
    <w:rsid w:val="00F20046"/>
    <w:rsid w:val="00F20540"/>
    <w:rsid w:val="00F206FE"/>
    <w:rsid w:val="00F2094D"/>
    <w:rsid w:val="00F20F5B"/>
    <w:rsid w:val="00F20FD7"/>
    <w:rsid w:val="00F21048"/>
    <w:rsid w:val="00F210AB"/>
    <w:rsid w:val="00F2159D"/>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C96"/>
    <w:rsid w:val="00F22CAA"/>
    <w:rsid w:val="00F23561"/>
    <w:rsid w:val="00F2357F"/>
    <w:rsid w:val="00F23A09"/>
    <w:rsid w:val="00F23BD0"/>
    <w:rsid w:val="00F23C93"/>
    <w:rsid w:val="00F23FCA"/>
    <w:rsid w:val="00F24045"/>
    <w:rsid w:val="00F240F4"/>
    <w:rsid w:val="00F24263"/>
    <w:rsid w:val="00F244C0"/>
    <w:rsid w:val="00F2456B"/>
    <w:rsid w:val="00F24A57"/>
    <w:rsid w:val="00F24BA8"/>
    <w:rsid w:val="00F24F4D"/>
    <w:rsid w:val="00F24FA0"/>
    <w:rsid w:val="00F250CE"/>
    <w:rsid w:val="00F25157"/>
    <w:rsid w:val="00F252C7"/>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8C0"/>
    <w:rsid w:val="00F30922"/>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70CB"/>
    <w:rsid w:val="00F377A2"/>
    <w:rsid w:val="00F37922"/>
    <w:rsid w:val="00F37AEF"/>
    <w:rsid w:val="00F40744"/>
    <w:rsid w:val="00F40E45"/>
    <w:rsid w:val="00F411DF"/>
    <w:rsid w:val="00F4125D"/>
    <w:rsid w:val="00F413EE"/>
    <w:rsid w:val="00F415BA"/>
    <w:rsid w:val="00F417D6"/>
    <w:rsid w:val="00F420FA"/>
    <w:rsid w:val="00F4210B"/>
    <w:rsid w:val="00F4211E"/>
    <w:rsid w:val="00F42470"/>
    <w:rsid w:val="00F426AD"/>
    <w:rsid w:val="00F42910"/>
    <w:rsid w:val="00F42ADB"/>
    <w:rsid w:val="00F42C2B"/>
    <w:rsid w:val="00F42C3B"/>
    <w:rsid w:val="00F42E86"/>
    <w:rsid w:val="00F431C9"/>
    <w:rsid w:val="00F43360"/>
    <w:rsid w:val="00F439C5"/>
    <w:rsid w:val="00F43B0B"/>
    <w:rsid w:val="00F44833"/>
    <w:rsid w:val="00F44EC5"/>
    <w:rsid w:val="00F454BB"/>
    <w:rsid w:val="00F45685"/>
    <w:rsid w:val="00F457F9"/>
    <w:rsid w:val="00F45DC4"/>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904"/>
    <w:rsid w:val="00F51A56"/>
    <w:rsid w:val="00F522E8"/>
    <w:rsid w:val="00F52756"/>
    <w:rsid w:val="00F527EA"/>
    <w:rsid w:val="00F52825"/>
    <w:rsid w:val="00F52A47"/>
    <w:rsid w:val="00F52A4B"/>
    <w:rsid w:val="00F52BC9"/>
    <w:rsid w:val="00F52C07"/>
    <w:rsid w:val="00F52C6C"/>
    <w:rsid w:val="00F52C93"/>
    <w:rsid w:val="00F52E69"/>
    <w:rsid w:val="00F52EE9"/>
    <w:rsid w:val="00F52FA8"/>
    <w:rsid w:val="00F530A6"/>
    <w:rsid w:val="00F538CD"/>
    <w:rsid w:val="00F54192"/>
    <w:rsid w:val="00F54273"/>
    <w:rsid w:val="00F542D8"/>
    <w:rsid w:val="00F548C8"/>
    <w:rsid w:val="00F54B21"/>
    <w:rsid w:val="00F55194"/>
    <w:rsid w:val="00F55902"/>
    <w:rsid w:val="00F55AA4"/>
    <w:rsid w:val="00F55AC5"/>
    <w:rsid w:val="00F5662E"/>
    <w:rsid w:val="00F568B1"/>
    <w:rsid w:val="00F568FF"/>
    <w:rsid w:val="00F56918"/>
    <w:rsid w:val="00F56B25"/>
    <w:rsid w:val="00F56BF2"/>
    <w:rsid w:val="00F56DCF"/>
    <w:rsid w:val="00F56E4F"/>
    <w:rsid w:val="00F56E5E"/>
    <w:rsid w:val="00F57637"/>
    <w:rsid w:val="00F5765A"/>
    <w:rsid w:val="00F57704"/>
    <w:rsid w:val="00F577F9"/>
    <w:rsid w:val="00F57BD3"/>
    <w:rsid w:val="00F57C72"/>
    <w:rsid w:val="00F60076"/>
    <w:rsid w:val="00F6021A"/>
    <w:rsid w:val="00F60435"/>
    <w:rsid w:val="00F60F7E"/>
    <w:rsid w:val="00F61061"/>
    <w:rsid w:val="00F61158"/>
    <w:rsid w:val="00F61506"/>
    <w:rsid w:val="00F61564"/>
    <w:rsid w:val="00F61701"/>
    <w:rsid w:val="00F61902"/>
    <w:rsid w:val="00F61FDE"/>
    <w:rsid w:val="00F620AE"/>
    <w:rsid w:val="00F622E3"/>
    <w:rsid w:val="00F62377"/>
    <w:rsid w:val="00F6253C"/>
    <w:rsid w:val="00F62652"/>
    <w:rsid w:val="00F62916"/>
    <w:rsid w:val="00F62B57"/>
    <w:rsid w:val="00F63289"/>
    <w:rsid w:val="00F6348E"/>
    <w:rsid w:val="00F635E5"/>
    <w:rsid w:val="00F63F91"/>
    <w:rsid w:val="00F6404E"/>
    <w:rsid w:val="00F6433C"/>
    <w:rsid w:val="00F6474A"/>
    <w:rsid w:val="00F64966"/>
    <w:rsid w:val="00F64A4B"/>
    <w:rsid w:val="00F64D84"/>
    <w:rsid w:val="00F64DEC"/>
    <w:rsid w:val="00F64F9F"/>
    <w:rsid w:val="00F650A4"/>
    <w:rsid w:val="00F654FA"/>
    <w:rsid w:val="00F65D14"/>
    <w:rsid w:val="00F65E11"/>
    <w:rsid w:val="00F660B8"/>
    <w:rsid w:val="00F669E3"/>
    <w:rsid w:val="00F66A26"/>
    <w:rsid w:val="00F67A85"/>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32E4"/>
    <w:rsid w:val="00F736B8"/>
    <w:rsid w:val="00F73BD0"/>
    <w:rsid w:val="00F73D87"/>
    <w:rsid w:val="00F73F43"/>
    <w:rsid w:val="00F7400B"/>
    <w:rsid w:val="00F74287"/>
    <w:rsid w:val="00F7442D"/>
    <w:rsid w:val="00F744CE"/>
    <w:rsid w:val="00F74609"/>
    <w:rsid w:val="00F74664"/>
    <w:rsid w:val="00F74791"/>
    <w:rsid w:val="00F747CA"/>
    <w:rsid w:val="00F74A7A"/>
    <w:rsid w:val="00F74C0B"/>
    <w:rsid w:val="00F7564B"/>
    <w:rsid w:val="00F76337"/>
    <w:rsid w:val="00F763DF"/>
    <w:rsid w:val="00F76786"/>
    <w:rsid w:val="00F76841"/>
    <w:rsid w:val="00F76A60"/>
    <w:rsid w:val="00F76B03"/>
    <w:rsid w:val="00F76B74"/>
    <w:rsid w:val="00F77363"/>
    <w:rsid w:val="00F773C3"/>
    <w:rsid w:val="00F77613"/>
    <w:rsid w:val="00F77863"/>
    <w:rsid w:val="00F7792A"/>
    <w:rsid w:val="00F77C47"/>
    <w:rsid w:val="00F77CFA"/>
    <w:rsid w:val="00F77F77"/>
    <w:rsid w:val="00F800C1"/>
    <w:rsid w:val="00F80347"/>
    <w:rsid w:val="00F80D8F"/>
    <w:rsid w:val="00F8107A"/>
    <w:rsid w:val="00F81311"/>
    <w:rsid w:val="00F814F8"/>
    <w:rsid w:val="00F81507"/>
    <w:rsid w:val="00F81625"/>
    <w:rsid w:val="00F81C47"/>
    <w:rsid w:val="00F81E0E"/>
    <w:rsid w:val="00F81E87"/>
    <w:rsid w:val="00F81F25"/>
    <w:rsid w:val="00F81F57"/>
    <w:rsid w:val="00F82847"/>
    <w:rsid w:val="00F82CD8"/>
    <w:rsid w:val="00F82E61"/>
    <w:rsid w:val="00F83301"/>
    <w:rsid w:val="00F8336F"/>
    <w:rsid w:val="00F83785"/>
    <w:rsid w:val="00F837A7"/>
    <w:rsid w:val="00F837DD"/>
    <w:rsid w:val="00F83A98"/>
    <w:rsid w:val="00F83E5F"/>
    <w:rsid w:val="00F83FE2"/>
    <w:rsid w:val="00F840B0"/>
    <w:rsid w:val="00F84849"/>
    <w:rsid w:val="00F849D7"/>
    <w:rsid w:val="00F84A2F"/>
    <w:rsid w:val="00F84B56"/>
    <w:rsid w:val="00F84BAB"/>
    <w:rsid w:val="00F850EB"/>
    <w:rsid w:val="00F853A4"/>
    <w:rsid w:val="00F855CB"/>
    <w:rsid w:val="00F856C8"/>
    <w:rsid w:val="00F85744"/>
    <w:rsid w:val="00F859FD"/>
    <w:rsid w:val="00F85F4B"/>
    <w:rsid w:val="00F85F9B"/>
    <w:rsid w:val="00F8639E"/>
    <w:rsid w:val="00F863EB"/>
    <w:rsid w:val="00F86538"/>
    <w:rsid w:val="00F8683A"/>
    <w:rsid w:val="00F86B20"/>
    <w:rsid w:val="00F86C43"/>
    <w:rsid w:val="00F8718B"/>
    <w:rsid w:val="00F8718E"/>
    <w:rsid w:val="00F87201"/>
    <w:rsid w:val="00F87317"/>
    <w:rsid w:val="00F873F4"/>
    <w:rsid w:val="00F8746E"/>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2ADD"/>
    <w:rsid w:val="00F931DB"/>
    <w:rsid w:val="00F93528"/>
    <w:rsid w:val="00F93607"/>
    <w:rsid w:val="00F938B2"/>
    <w:rsid w:val="00F93A3D"/>
    <w:rsid w:val="00F93D13"/>
    <w:rsid w:val="00F93EE6"/>
    <w:rsid w:val="00F94003"/>
    <w:rsid w:val="00F94412"/>
    <w:rsid w:val="00F94428"/>
    <w:rsid w:val="00F94441"/>
    <w:rsid w:val="00F94737"/>
    <w:rsid w:val="00F9473D"/>
    <w:rsid w:val="00F9495D"/>
    <w:rsid w:val="00F94985"/>
    <w:rsid w:val="00F94C27"/>
    <w:rsid w:val="00F94E27"/>
    <w:rsid w:val="00F95013"/>
    <w:rsid w:val="00F951BD"/>
    <w:rsid w:val="00F954B7"/>
    <w:rsid w:val="00F95510"/>
    <w:rsid w:val="00F9585C"/>
    <w:rsid w:val="00F9632D"/>
    <w:rsid w:val="00F9644F"/>
    <w:rsid w:val="00F965D9"/>
    <w:rsid w:val="00F969B1"/>
    <w:rsid w:val="00F96C7A"/>
    <w:rsid w:val="00F96E4D"/>
    <w:rsid w:val="00F96E7C"/>
    <w:rsid w:val="00F9709C"/>
    <w:rsid w:val="00F975B5"/>
    <w:rsid w:val="00F97654"/>
    <w:rsid w:val="00F9775F"/>
    <w:rsid w:val="00F97761"/>
    <w:rsid w:val="00F97765"/>
    <w:rsid w:val="00FA035E"/>
    <w:rsid w:val="00FA04BE"/>
    <w:rsid w:val="00FA0509"/>
    <w:rsid w:val="00FA0E7C"/>
    <w:rsid w:val="00FA1140"/>
    <w:rsid w:val="00FA1564"/>
    <w:rsid w:val="00FA1766"/>
    <w:rsid w:val="00FA1C2E"/>
    <w:rsid w:val="00FA1CBF"/>
    <w:rsid w:val="00FA1D8F"/>
    <w:rsid w:val="00FA1E26"/>
    <w:rsid w:val="00FA2002"/>
    <w:rsid w:val="00FA21AE"/>
    <w:rsid w:val="00FA2526"/>
    <w:rsid w:val="00FA2729"/>
    <w:rsid w:val="00FA2AB0"/>
    <w:rsid w:val="00FA375C"/>
    <w:rsid w:val="00FA3C84"/>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8C"/>
    <w:rsid w:val="00FA7AA6"/>
    <w:rsid w:val="00FA7C04"/>
    <w:rsid w:val="00FA7C3D"/>
    <w:rsid w:val="00FB0443"/>
    <w:rsid w:val="00FB0532"/>
    <w:rsid w:val="00FB0735"/>
    <w:rsid w:val="00FB07A3"/>
    <w:rsid w:val="00FB0A79"/>
    <w:rsid w:val="00FB0D51"/>
    <w:rsid w:val="00FB1409"/>
    <w:rsid w:val="00FB15D5"/>
    <w:rsid w:val="00FB168B"/>
    <w:rsid w:val="00FB1694"/>
    <w:rsid w:val="00FB18E8"/>
    <w:rsid w:val="00FB19D8"/>
    <w:rsid w:val="00FB1CEE"/>
    <w:rsid w:val="00FB22E5"/>
    <w:rsid w:val="00FB2864"/>
    <w:rsid w:val="00FB289B"/>
    <w:rsid w:val="00FB2DF3"/>
    <w:rsid w:val="00FB2F94"/>
    <w:rsid w:val="00FB34CE"/>
    <w:rsid w:val="00FB3574"/>
    <w:rsid w:val="00FB3CD6"/>
    <w:rsid w:val="00FB3D0B"/>
    <w:rsid w:val="00FB4002"/>
    <w:rsid w:val="00FB4065"/>
    <w:rsid w:val="00FB43F5"/>
    <w:rsid w:val="00FB4515"/>
    <w:rsid w:val="00FB4760"/>
    <w:rsid w:val="00FB47B5"/>
    <w:rsid w:val="00FB4931"/>
    <w:rsid w:val="00FB4AB0"/>
    <w:rsid w:val="00FB4F15"/>
    <w:rsid w:val="00FB52FD"/>
    <w:rsid w:val="00FB5362"/>
    <w:rsid w:val="00FB57A7"/>
    <w:rsid w:val="00FB5A6F"/>
    <w:rsid w:val="00FB5B21"/>
    <w:rsid w:val="00FB5E12"/>
    <w:rsid w:val="00FB601D"/>
    <w:rsid w:val="00FB6102"/>
    <w:rsid w:val="00FB61DE"/>
    <w:rsid w:val="00FB6401"/>
    <w:rsid w:val="00FB68CE"/>
    <w:rsid w:val="00FB6B9D"/>
    <w:rsid w:val="00FB6BE6"/>
    <w:rsid w:val="00FB72CB"/>
    <w:rsid w:val="00FB7401"/>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1FDC"/>
    <w:rsid w:val="00FC2075"/>
    <w:rsid w:val="00FC20E9"/>
    <w:rsid w:val="00FC21B6"/>
    <w:rsid w:val="00FC22FE"/>
    <w:rsid w:val="00FC23FA"/>
    <w:rsid w:val="00FC2600"/>
    <w:rsid w:val="00FC26AA"/>
    <w:rsid w:val="00FC2742"/>
    <w:rsid w:val="00FC280A"/>
    <w:rsid w:val="00FC2A1C"/>
    <w:rsid w:val="00FC2D85"/>
    <w:rsid w:val="00FC312F"/>
    <w:rsid w:val="00FC31FA"/>
    <w:rsid w:val="00FC32CF"/>
    <w:rsid w:val="00FC330F"/>
    <w:rsid w:val="00FC34E4"/>
    <w:rsid w:val="00FC37F0"/>
    <w:rsid w:val="00FC3AD2"/>
    <w:rsid w:val="00FC3BBC"/>
    <w:rsid w:val="00FC3EEB"/>
    <w:rsid w:val="00FC3F95"/>
    <w:rsid w:val="00FC4278"/>
    <w:rsid w:val="00FC4423"/>
    <w:rsid w:val="00FC47D1"/>
    <w:rsid w:val="00FC4823"/>
    <w:rsid w:val="00FC4CA4"/>
    <w:rsid w:val="00FC545C"/>
    <w:rsid w:val="00FC553E"/>
    <w:rsid w:val="00FC556B"/>
    <w:rsid w:val="00FC58BB"/>
    <w:rsid w:val="00FC5EE6"/>
    <w:rsid w:val="00FC61FE"/>
    <w:rsid w:val="00FC63CD"/>
    <w:rsid w:val="00FC645D"/>
    <w:rsid w:val="00FC654F"/>
    <w:rsid w:val="00FC65A0"/>
    <w:rsid w:val="00FC6B41"/>
    <w:rsid w:val="00FC6C0E"/>
    <w:rsid w:val="00FC7308"/>
    <w:rsid w:val="00FC748F"/>
    <w:rsid w:val="00FC7F93"/>
    <w:rsid w:val="00FD003E"/>
    <w:rsid w:val="00FD0640"/>
    <w:rsid w:val="00FD0A0E"/>
    <w:rsid w:val="00FD0D7E"/>
    <w:rsid w:val="00FD10D2"/>
    <w:rsid w:val="00FD111E"/>
    <w:rsid w:val="00FD14E4"/>
    <w:rsid w:val="00FD197D"/>
    <w:rsid w:val="00FD21DD"/>
    <w:rsid w:val="00FD2524"/>
    <w:rsid w:val="00FD2804"/>
    <w:rsid w:val="00FD282A"/>
    <w:rsid w:val="00FD2A71"/>
    <w:rsid w:val="00FD2B66"/>
    <w:rsid w:val="00FD3149"/>
    <w:rsid w:val="00FD3905"/>
    <w:rsid w:val="00FD3C15"/>
    <w:rsid w:val="00FD4620"/>
    <w:rsid w:val="00FD48FE"/>
    <w:rsid w:val="00FD49E0"/>
    <w:rsid w:val="00FD4B33"/>
    <w:rsid w:val="00FD4CC0"/>
    <w:rsid w:val="00FD4D83"/>
    <w:rsid w:val="00FD53A6"/>
    <w:rsid w:val="00FD5A05"/>
    <w:rsid w:val="00FD5B93"/>
    <w:rsid w:val="00FD5DD4"/>
    <w:rsid w:val="00FD5EB1"/>
    <w:rsid w:val="00FD6318"/>
    <w:rsid w:val="00FD6789"/>
    <w:rsid w:val="00FD6A3D"/>
    <w:rsid w:val="00FD6BB2"/>
    <w:rsid w:val="00FD6CF0"/>
    <w:rsid w:val="00FD6F9D"/>
    <w:rsid w:val="00FD7001"/>
    <w:rsid w:val="00FD7240"/>
    <w:rsid w:val="00FD72D9"/>
    <w:rsid w:val="00FD73AE"/>
    <w:rsid w:val="00FD794E"/>
    <w:rsid w:val="00FD7F6A"/>
    <w:rsid w:val="00FE04B6"/>
    <w:rsid w:val="00FE05E5"/>
    <w:rsid w:val="00FE0657"/>
    <w:rsid w:val="00FE0C87"/>
    <w:rsid w:val="00FE1D18"/>
    <w:rsid w:val="00FE1E95"/>
    <w:rsid w:val="00FE20AB"/>
    <w:rsid w:val="00FE22FE"/>
    <w:rsid w:val="00FE26FE"/>
    <w:rsid w:val="00FE2A82"/>
    <w:rsid w:val="00FE2AAD"/>
    <w:rsid w:val="00FE2B27"/>
    <w:rsid w:val="00FE2B7B"/>
    <w:rsid w:val="00FE2DE0"/>
    <w:rsid w:val="00FE3088"/>
    <w:rsid w:val="00FE3100"/>
    <w:rsid w:val="00FE3439"/>
    <w:rsid w:val="00FE36A4"/>
    <w:rsid w:val="00FE3768"/>
    <w:rsid w:val="00FE37A4"/>
    <w:rsid w:val="00FE45D2"/>
    <w:rsid w:val="00FE48A4"/>
    <w:rsid w:val="00FE4AD0"/>
    <w:rsid w:val="00FE4B47"/>
    <w:rsid w:val="00FE5172"/>
    <w:rsid w:val="00FE51F9"/>
    <w:rsid w:val="00FE5410"/>
    <w:rsid w:val="00FE5538"/>
    <w:rsid w:val="00FE5977"/>
    <w:rsid w:val="00FE5CD5"/>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1CDA"/>
    <w:rsid w:val="00FF2077"/>
    <w:rsid w:val="00FF2926"/>
    <w:rsid w:val="00FF2A88"/>
    <w:rsid w:val="00FF310E"/>
    <w:rsid w:val="00FF37C5"/>
    <w:rsid w:val="00FF3803"/>
    <w:rsid w:val="00FF3A12"/>
    <w:rsid w:val="00FF3CFC"/>
    <w:rsid w:val="00FF43AF"/>
    <w:rsid w:val="00FF48E0"/>
    <w:rsid w:val="00FF4D22"/>
    <w:rsid w:val="00FF4FCD"/>
    <w:rsid w:val="00FF5026"/>
    <w:rsid w:val="00FF5173"/>
    <w:rsid w:val="00FF51D0"/>
    <w:rsid w:val="00FF52CC"/>
    <w:rsid w:val="00FF52E3"/>
    <w:rsid w:val="00FF5970"/>
    <w:rsid w:val="00FF5EEF"/>
    <w:rsid w:val="00FF5EFE"/>
    <w:rsid w:val="00FF5FB5"/>
    <w:rsid w:val="00FF6045"/>
    <w:rsid w:val="00FF609A"/>
    <w:rsid w:val="00FF633F"/>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14:docId w14:val="6B90753C"/>
  <w15:chartTrackingRefBased/>
  <w15:docId w15:val="{DC69E12E-2F67-4950-9809-726995769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1" w:uiPriority="99"/>
    <w:lsdException w:name="footer" w:uiPriority="99"/>
    <w:lsdException w:name="index heading"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46A6"/>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next w:val="Normal"/>
    <w:link w:val="Heading1Char1"/>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link w:val="BodyTextChar"/>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A86567"/>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rsid w:val="00382466"/>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382466"/>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ListParagraphChar">
    <w:name w:val="List Paragraph Char"/>
    <w:link w:val="ListParagraph"/>
    <w:uiPriority w:val="34"/>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Text"/>
    <w:link w:val="3GPPH1Char"/>
    <w:qFormat/>
    <w:rsid w:val="0017661D"/>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Heading2"/>
    <w:next w:val="3GPPText"/>
    <w:link w:val="3GPPH2Char"/>
    <w:qFormat/>
    <w:rsid w:val="0017661D"/>
    <w:pPr>
      <w:tabs>
        <w:tab w:val="clear" w:pos="576"/>
        <w:tab w:val="left" w:pos="567"/>
      </w:tabs>
      <w:spacing w:before="120"/>
      <w:ind w:left="567" w:hanging="567"/>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qFormat/>
    <w:rsid w:val="0017661D"/>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5434E6"/>
    <w:pPr>
      <w:numPr>
        <w:numId w:val="7"/>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NoList"/>
    <w:uiPriority w:val="99"/>
    <w:rsid w:val="006D1543"/>
  </w:style>
  <w:style w:type="paragraph" w:customStyle="1" w:styleId="3GPPAgreements">
    <w:name w:val="3GPP Agreements"/>
    <w:basedOn w:val="Normal"/>
    <w:link w:val="3GPPAgreementsChar"/>
    <w:qFormat/>
    <w:rsid w:val="00AE7912"/>
    <w:pPr>
      <w:numPr>
        <w:numId w:val="9"/>
      </w:numPr>
      <w:spacing w:before="60" w:after="60"/>
      <w:jc w:val="both"/>
    </w:pPr>
    <w:rPr>
      <w:sz w:val="22"/>
      <w:lang w:val="en-US" w:eastAsia="zh-CN"/>
    </w:r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rsid w:val="00AE7912"/>
    <w:rPr>
      <w:rFonts w:ascii="Times New Roman" w:hAnsi="Times New Roman"/>
      <w:sz w:val="22"/>
      <w:lang w:eastAsia="zh-CN"/>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lang w:eastAsia="zh-CN"/>
    </w:rPr>
  </w:style>
  <w:style w:type="paragraph" w:customStyle="1" w:styleId="References">
    <w:name w:val="References"/>
    <w:basedOn w:val="Normal"/>
    <w:rsid w:val="00147CF0"/>
    <w:pPr>
      <w:numPr>
        <w:ilvl w:val="2"/>
        <w:numId w:val="11"/>
      </w:numPr>
      <w:overflowPunct/>
      <w:autoSpaceDE/>
      <w:autoSpaceDN/>
      <w:adjustRightInd/>
      <w:spacing w:after="0"/>
      <w:textAlignment w:val="auto"/>
    </w:pPr>
    <w:rPr>
      <w:rFonts w:eastAsia="Times New Roman"/>
      <w:szCs w:val="24"/>
      <w:lang w:val="en-US"/>
    </w:rPr>
  </w:style>
  <w:style w:type="character" w:customStyle="1" w:styleId="BodyTextChar">
    <w:name w:val="Body Text Char"/>
    <w:aliases w:val="bt Char"/>
    <w:link w:val="BodyText"/>
    <w:rsid w:val="006B28E0"/>
    <w:rPr>
      <w:rFonts w:ascii="Times" w:hAnsi="Times"/>
      <w:szCs w:val="24"/>
    </w:rPr>
  </w:style>
  <w:style w:type="numbering" w:customStyle="1" w:styleId="StyleBulletedSymbolsymbolLeft025Hanging0253">
    <w:name w:val="Style Bulleted Symbol (symbol) Left:  0.25&quot; Hanging:  0.25&quot;3"/>
    <w:basedOn w:val="NoList"/>
    <w:rsid w:val="00A0285A"/>
    <w:pPr>
      <w:numPr>
        <w:numId w:val="8"/>
      </w:numPr>
    </w:pPr>
  </w:style>
  <w:style w:type="numbering" w:customStyle="1" w:styleId="StyleBulletedSymbolsymbolLeft025Hanging02511">
    <w:name w:val="Style Bulleted Symbol (symbol) Left:  0.25&quot; Hanging:  0.25&quot;11"/>
    <w:basedOn w:val="NoList"/>
    <w:rsid w:val="00A0285A"/>
    <w:pPr>
      <w:numPr>
        <w:numId w:val="9"/>
      </w:numPr>
    </w:pPr>
  </w:style>
  <w:style w:type="numbering" w:customStyle="1" w:styleId="StyleBulletedSymbolsymbolLeft025Hanging0254">
    <w:name w:val="Style Bulleted Symbol (symbol) Left:  0.25&quot; Hanging:  0.25&quot;4"/>
    <w:basedOn w:val="NoList"/>
    <w:rsid w:val="00E3454C"/>
  </w:style>
  <w:style w:type="numbering" w:customStyle="1" w:styleId="StyleBulletedSymbolsymbolLeft025Hanging02512">
    <w:name w:val="Style Bulleted Symbol (symbol) Left:  0.25&quot; Hanging:  0.25&quot;12"/>
    <w:basedOn w:val="NoList"/>
    <w:rsid w:val="00E3454C"/>
  </w:style>
  <w:style w:type="numbering" w:customStyle="1" w:styleId="StyleBulletedSymbolsymbolLeft025Hanging02541">
    <w:name w:val="Style Bulleted Symbol (symbol) Left:  0.25&quot; Hanging:  0.25&quot;41"/>
    <w:basedOn w:val="NoList"/>
    <w:rsid w:val="00127E1A"/>
  </w:style>
  <w:style w:type="numbering" w:customStyle="1" w:styleId="StyleBulletedSymbolsymbolLeft025Hanging025121">
    <w:name w:val="Style Bulleted Symbol (symbol) Left:  0.25&quot; Hanging:  0.25&quot;121"/>
    <w:basedOn w:val="NoList"/>
    <w:rsid w:val="00127E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6310454">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5091752">
      <w:bodyDiv w:val="1"/>
      <w:marLeft w:val="0"/>
      <w:marRight w:val="0"/>
      <w:marTop w:val="0"/>
      <w:marBottom w:val="0"/>
      <w:divBdr>
        <w:top w:val="none" w:sz="0" w:space="0" w:color="auto"/>
        <w:left w:val="none" w:sz="0" w:space="0" w:color="auto"/>
        <w:bottom w:val="none" w:sz="0" w:space="0" w:color="auto"/>
        <w:right w:val="none" w:sz="0" w:space="0" w:color="auto"/>
      </w:divBdr>
    </w:div>
    <w:div w:id="897974503">
      <w:bodyDiv w:val="1"/>
      <w:marLeft w:val="0"/>
      <w:marRight w:val="0"/>
      <w:marTop w:val="0"/>
      <w:marBottom w:val="0"/>
      <w:divBdr>
        <w:top w:val="none" w:sz="0" w:space="0" w:color="auto"/>
        <w:left w:val="none" w:sz="0" w:space="0" w:color="auto"/>
        <w:bottom w:val="none" w:sz="0" w:space="0" w:color="auto"/>
        <w:right w:val="none" w:sz="0" w:space="0" w:color="auto"/>
      </w:divBdr>
      <w:divsChild>
        <w:div w:id="313028517">
          <w:marLeft w:val="446"/>
          <w:marRight w:val="0"/>
          <w:marTop w:val="120"/>
          <w:marBottom w:val="0"/>
          <w:divBdr>
            <w:top w:val="none" w:sz="0" w:space="0" w:color="auto"/>
            <w:left w:val="none" w:sz="0" w:space="0" w:color="auto"/>
            <w:bottom w:val="none" w:sz="0" w:space="0" w:color="auto"/>
            <w:right w:val="none" w:sz="0" w:space="0" w:color="auto"/>
          </w:divBdr>
        </w:div>
      </w:divsChild>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35139609">
      <w:bodyDiv w:val="1"/>
      <w:marLeft w:val="0"/>
      <w:marRight w:val="0"/>
      <w:marTop w:val="0"/>
      <w:marBottom w:val="0"/>
      <w:divBdr>
        <w:top w:val="none" w:sz="0" w:space="0" w:color="auto"/>
        <w:left w:val="none" w:sz="0" w:space="0" w:color="auto"/>
        <w:bottom w:val="none" w:sz="0" w:space="0" w:color="auto"/>
        <w:right w:val="none" w:sz="0" w:space="0" w:color="auto"/>
      </w:divBdr>
      <w:divsChild>
        <w:div w:id="1153834278">
          <w:marLeft w:val="446"/>
          <w:marRight w:val="0"/>
          <w:marTop w:val="120"/>
          <w:marBottom w:val="0"/>
          <w:divBdr>
            <w:top w:val="none" w:sz="0" w:space="0" w:color="auto"/>
            <w:left w:val="none" w:sz="0" w:space="0" w:color="auto"/>
            <w:bottom w:val="none" w:sz="0" w:space="0" w:color="auto"/>
            <w:right w:val="none" w:sz="0" w:space="0" w:color="auto"/>
          </w:divBdr>
        </w:div>
        <w:div w:id="1612977327">
          <w:marLeft w:val="806"/>
          <w:marRight w:val="0"/>
          <w:marTop w:val="120"/>
          <w:marBottom w:val="0"/>
          <w:divBdr>
            <w:top w:val="none" w:sz="0" w:space="0" w:color="auto"/>
            <w:left w:val="none" w:sz="0" w:space="0" w:color="auto"/>
            <w:bottom w:val="none" w:sz="0" w:space="0" w:color="auto"/>
            <w:right w:val="none" w:sz="0" w:space="0" w:color="auto"/>
          </w:divBdr>
        </w:div>
        <w:div w:id="1284383732">
          <w:marLeft w:val="806"/>
          <w:marRight w:val="0"/>
          <w:marTop w:val="120"/>
          <w:marBottom w:val="0"/>
          <w:divBdr>
            <w:top w:val="none" w:sz="0" w:space="0" w:color="auto"/>
            <w:left w:val="none" w:sz="0" w:space="0" w:color="auto"/>
            <w:bottom w:val="none" w:sz="0" w:space="0" w:color="auto"/>
            <w:right w:val="none" w:sz="0" w:space="0" w:color="auto"/>
          </w:divBdr>
        </w:div>
        <w:div w:id="1127237058">
          <w:marLeft w:val="1354"/>
          <w:marRight w:val="0"/>
          <w:marTop w:val="12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79248842">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170440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6714441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8059095">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2.vsdx"/><Relationship Id="rId26" Type="http://schemas.openxmlformats.org/officeDocument/2006/relationships/image" Target="media/image7.emf"/><Relationship Id="rId39"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4.emf"/><Relationship Id="rId34" Type="http://schemas.openxmlformats.org/officeDocument/2006/relationships/hyperlink" Target="https://en.wikipedia.org/wiki/Czech_Republic" TargetMode="Externa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hyperlink" Target="https://en.wikipedia.org/wiki/Czech_Republic" TargetMode="External"/><Relationship Id="rId38"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hyperlink" Target="https://en.wikipedia.org/wiki/Czech_Republic"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5.vsdx"/><Relationship Id="rId32" Type="http://schemas.openxmlformats.org/officeDocument/2006/relationships/hyperlink" Target="https://en.wikipedia.org/wiki/Czech_Republic" TargetMode="External"/><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image" Target="media/image9.emf"/><Relationship Id="rId36"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image" Target="media/image3.emf"/><Relationship Id="rId31" Type="http://schemas.openxmlformats.org/officeDocument/2006/relationships/hyperlink" Target="https://en.wikipedia.org/wiki/Czech_Republic"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en.wikipedia.org/wiki/Czech_Republic" TargetMode="External"/><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hyperlink" Target="https://en.wikipedia.org/wiki/Czech_Republic" TargetMode="External"/><Relationship Id="rId35" Type="http://schemas.openxmlformats.org/officeDocument/2006/relationships/hyperlink" Target="https://en.wikipedia.org/wiki/Czech_Republi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C5E427-C5E4-4738-AD51-E24C4FACE6F5}">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microsoft.com/sharepoint/v3"/>
    <ds:schemaRef ds:uri="http://purl.org/dc/terms/"/>
    <ds:schemaRef ds:uri="http://www.w3.org/XML/1998/namespace"/>
    <ds:schemaRef ds:uri="http://purl.org/dc/dcmitype/"/>
  </ds:schemaRefs>
</ds:datastoreItem>
</file>

<file path=customXml/itemProps5.xml><?xml version="1.0" encoding="utf-8"?>
<ds:datastoreItem xmlns:ds="http://schemas.openxmlformats.org/officeDocument/2006/customXml" ds:itemID="{B02193E2-F6D5-47F4-8292-2BAD155D3B6F}">
  <ds:schemaRefs>
    <ds:schemaRef ds:uri="http://schemas.openxmlformats.org/officeDocument/2006/bibliography"/>
  </ds:schemaRefs>
</ds:datastoreItem>
</file>

<file path=customXml/itemProps6.xml><?xml version="1.0" encoding="utf-8"?>
<ds:datastoreItem xmlns:ds="http://schemas.openxmlformats.org/officeDocument/2006/customXml" ds:itemID="{A8B7AECA-28CD-43E2-A19A-E3B500ED65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19</Pages>
  <Words>6585</Words>
  <Characters>35689</Characters>
  <Application>Microsoft Office Word</Application>
  <DocSecurity>0</DocSecurity>
  <Lines>753</Lines>
  <Paragraphs>477</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41934</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Shilov, Mikhail A</cp:lastModifiedBy>
  <cp:revision>3</cp:revision>
  <cp:lastPrinted>2016-05-08T07:33:00Z</cp:lastPrinted>
  <dcterms:created xsi:type="dcterms:W3CDTF">2019-08-16T17:56:00Z</dcterms:created>
  <dcterms:modified xsi:type="dcterms:W3CDTF">2019-08-16T21:03:00Z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fd3f5912-5806-483f-a0e6-aea4d6885bf1</vt:lpwstr>
  </property>
  <property fmtid="{D5CDD505-2E9C-101B-9397-08002B2CF9AE}" pid="6" name="CTP_TimeStamp">
    <vt:lpwstr>2019-08-16 21:03:25Z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